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35BE0" w14:textId="06FCD6AA" w:rsidR="00E81AE2" w:rsidRPr="00CA1AAF" w:rsidRDefault="00CA1AAF" w:rsidP="00CA1AAF">
      <w:pPr>
        <w:tabs>
          <w:tab w:val="right" w:pos="9639"/>
        </w:tabs>
        <w:spacing w:after="0"/>
        <w:rPr>
          <w:rFonts w:ascii="Arial" w:eastAsia="宋体" w:hAnsi="Arial" w:cs="Times New Roman"/>
          <w:b/>
          <w:i/>
          <w:noProof/>
          <w:sz w:val="28"/>
          <w:lang w:eastAsia="zh-CN"/>
        </w:rPr>
      </w:pPr>
      <w:bookmarkStart w:id="0" w:name="_Toc193024528"/>
      <w:r w:rsidRPr="00CA1AAF">
        <w:rPr>
          <w:rFonts w:ascii="Arial" w:eastAsia="宋体" w:hAnsi="Arial" w:cs="Times New Roman"/>
          <w:b/>
          <w:noProof/>
          <w:sz w:val="24"/>
        </w:rPr>
        <w:t>3GPP TSG-RAN WG2 Meeting #11</w:t>
      </w:r>
      <w:r w:rsidR="008B375A">
        <w:rPr>
          <w:rFonts w:ascii="Arial" w:eastAsia="宋体" w:hAnsi="Arial" w:cs="Times New Roman"/>
          <w:b/>
          <w:noProof/>
          <w:sz w:val="24"/>
        </w:rPr>
        <w:t>4</w:t>
      </w:r>
      <w:r w:rsidRPr="00CA1AAF">
        <w:rPr>
          <w:rFonts w:ascii="Arial" w:eastAsia="宋体" w:hAnsi="Arial" w:cs="Times New Roman"/>
          <w:b/>
          <w:noProof/>
          <w:sz w:val="24"/>
        </w:rPr>
        <w:t>-e</w:t>
      </w:r>
      <w:r w:rsidRPr="00CA1AAF">
        <w:rPr>
          <w:rFonts w:ascii="Arial" w:eastAsia="宋体" w:hAnsi="Arial" w:cs="Times New Roman"/>
          <w:b/>
          <w:i/>
          <w:noProof/>
          <w:sz w:val="28"/>
        </w:rPr>
        <w:tab/>
      </w:r>
      <w:bookmarkStart w:id="1" w:name="_GoBack"/>
      <w:r w:rsidR="006E46ED" w:rsidRPr="006E46ED">
        <w:rPr>
          <w:rFonts w:ascii="Arial" w:eastAsia="宋体" w:hAnsi="Arial" w:cs="Times New Roman"/>
          <w:b/>
          <w:i/>
          <w:noProof/>
          <w:sz w:val="28"/>
          <w:lang w:eastAsia="zh-CN"/>
        </w:rPr>
        <w:t>R2-2105553</w:t>
      </w:r>
      <w:bookmarkEnd w:id="1"/>
    </w:p>
    <w:p w14:paraId="500880CC" w14:textId="07AC32C7" w:rsidR="00E81AE2" w:rsidRDefault="00CA1AAF" w:rsidP="00E81AE2">
      <w:pPr>
        <w:pStyle w:val="CRCoverPage"/>
        <w:tabs>
          <w:tab w:val="right" w:pos="9639"/>
        </w:tabs>
        <w:spacing w:before="120" w:after="0"/>
        <w:rPr>
          <w:rFonts w:ascii="Arial" w:hAnsi="Arial" w:cs="Arial"/>
          <w:i/>
          <w:color w:val="000000"/>
          <w:kern w:val="2"/>
          <w:sz w:val="24"/>
          <w:lang w:val="en-US" w:eastAsia="zh-CN"/>
        </w:rPr>
      </w:pPr>
      <w:r w:rsidRPr="00CA1AAF">
        <w:rPr>
          <w:rFonts w:ascii="Arial" w:hAnsi="Arial" w:cs="Times New Roman"/>
          <w:b/>
          <w:noProof/>
          <w:sz w:val="24"/>
        </w:rPr>
        <w:t xml:space="preserve">Electronic, </w:t>
      </w:r>
      <w:bookmarkStart w:id="2" w:name="OLE_LINK92"/>
      <w:r w:rsidR="00E81AE2">
        <w:rPr>
          <w:rFonts w:ascii="Arial" w:hAnsi="Arial" w:cs="Times New Roman"/>
          <w:b/>
          <w:noProof/>
          <w:sz w:val="24"/>
        </w:rPr>
        <w:t>1</w:t>
      </w:r>
      <w:r w:rsidR="008B375A">
        <w:rPr>
          <w:rFonts w:ascii="Arial" w:hAnsi="Arial" w:cs="Times New Roman"/>
          <w:b/>
          <w:noProof/>
          <w:sz w:val="24"/>
        </w:rPr>
        <w:t>9</w:t>
      </w:r>
      <w:r w:rsidRPr="00CA1AAF">
        <w:rPr>
          <w:rFonts w:ascii="Arial" w:hAnsi="Arial" w:cs="Times New Roman"/>
          <w:b/>
          <w:noProof/>
          <w:sz w:val="24"/>
          <w:vertAlign w:val="superscript"/>
        </w:rPr>
        <w:t>th</w:t>
      </w:r>
      <w:r w:rsidRPr="00CA1AAF">
        <w:rPr>
          <w:rFonts w:ascii="Arial" w:hAnsi="Arial" w:cs="Times New Roman"/>
          <w:b/>
          <w:noProof/>
          <w:sz w:val="24"/>
        </w:rPr>
        <w:t xml:space="preserve"> </w:t>
      </w:r>
      <w:r w:rsidR="008B375A">
        <w:rPr>
          <w:rFonts w:ascii="Arial" w:hAnsi="Arial" w:cs="Times New Roman"/>
          <w:b/>
          <w:noProof/>
          <w:sz w:val="24"/>
        </w:rPr>
        <w:t>May</w:t>
      </w:r>
      <w:r w:rsidRPr="00CA1AAF">
        <w:rPr>
          <w:rFonts w:ascii="Arial" w:hAnsi="Arial" w:cs="Times New Roman"/>
          <w:b/>
          <w:noProof/>
          <w:sz w:val="24"/>
        </w:rPr>
        <w:t xml:space="preserve"> – </w:t>
      </w:r>
      <w:r w:rsidR="00E81AE2">
        <w:rPr>
          <w:rFonts w:ascii="Arial" w:hAnsi="Arial" w:cs="Times New Roman"/>
          <w:b/>
          <w:noProof/>
          <w:sz w:val="24"/>
        </w:rPr>
        <w:t>2</w:t>
      </w:r>
      <w:r w:rsidR="008B375A">
        <w:rPr>
          <w:rFonts w:ascii="Arial" w:hAnsi="Arial" w:cs="Times New Roman"/>
          <w:b/>
          <w:noProof/>
          <w:sz w:val="24"/>
        </w:rPr>
        <w:t>7</w:t>
      </w:r>
      <w:r w:rsidRPr="00CA1AAF">
        <w:rPr>
          <w:rFonts w:ascii="Arial" w:hAnsi="Arial" w:cs="Times New Roman"/>
          <w:b/>
          <w:noProof/>
          <w:sz w:val="24"/>
          <w:vertAlign w:val="superscript"/>
        </w:rPr>
        <w:t>th</w:t>
      </w:r>
      <w:r w:rsidRPr="00CA1AAF">
        <w:rPr>
          <w:rFonts w:ascii="Arial" w:hAnsi="Arial" w:cs="Times New Roman"/>
          <w:b/>
          <w:noProof/>
          <w:sz w:val="24"/>
        </w:rPr>
        <w:t xml:space="preserve"> </w:t>
      </w:r>
      <w:bookmarkEnd w:id="2"/>
      <w:r w:rsidR="008B375A">
        <w:rPr>
          <w:rFonts w:ascii="Arial" w:hAnsi="Arial" w:cs="Times New Roman"/>
          <w:b/>
          <w:noProof/>
          <w:sz w:val="24"/>
        </w:rPr>
        <w:t>May</w:t>
      </w:r>
      <w:r w:rsidRPr="00CA1AAF">
        <w:rPr>
          <w:rFonts w:ascii="Arial" w:hAnsi="Arial" w:cs="Times New Roman"/>
          <w:b/>
          <w:noProof/>
          <w:sz w:val="24"/>
        </w:rPr>
        <w:t>, 2021</w:t>
      </w:r>
      <w:r w:rsidR="006D60CC">
        <w:rPr>
          <w:rFonts w:ascii="Arial" w:hAnsi="Arial" w:cs="Times New Roman"/>
          <w:b/>
          <w:noProof/>
          <w:sz w:val="24"/>
        </w:rPr>
        <w:t xml:space="preserve"> </w:t>
      </w:r>
    </w:p>
    <w:p w14:paraId="13DAA646" w14:textId="349BE43D" w:rsidR="00E11897" w:rsidRPr="00E81AE2" w:rsidRDefault="00E11897" w:rsidP="00E81AE2">
      <w:pPr>
        <w:pStyle w:val="CRCoverPage"/>
        <w:tabs>
          <w:tab w:val="right" w:pos="9639"/>
        </w:tabs>
        <w:spacing w:before="120" w:after="0"/>
        <w:rPr>
          <w:rFonts w:ascii="Arial" w:hAnsi="Arial" w:cs="Arial"/>
          <w:i/>
          <w:color w:val="000000"/>
          <w:kern w:val="2"/>
          <w:sz w:val="24"/>
          <w:lang w:val="en-US" w:eastAsia="zh-CN"/>
        </w:rPr>
      </w:pPr>
    </w:p>
    <w:p w14:paraId="574F855A" w14:textId="37AB3873" w:rsidR="00CA1AAF" w:rsidRPr="00CA1AAF" w:rsidRDefault="00CA1AAF" w:rsidP="00CA1AAF">
      <w:pPr>
        <w:tabs>
          <w:tab w:val="left" w:pos="1843"/>
        </w:tabs>
        <w:rPr>
          <w:rFonts w:ascii="Arial" w:eastAsia="宋体" w:hAnsi="Arial" w:cs="Arial"/>
          <w:b/>
          <w:sz w:val="24"/>
          <w:lang w:val="en-US" w:eastAsia="zh-CN"/>
        </w:rPr>
      </w:pPr>
      <w:r w:rsidRPr="00CA1AAF">
        <w:rPr>
          <w:rFonts w:ascii="Arial" w:eastAsia="Times New Roman" w:hAnsi="Arial" w:cs="Arial"/>
          <w:b/>
          <w:sz w:val="24"/>
          <w:lang w:val="en-US"/>
        </w:rPr>
        <w:t>Agenda Item:</w:t>
      </w:r>
      <w:r w:rsidRPr="00CA1AAF">
        <w:rPr>
          <w:rFonts w:ascii="Arial" w:eastAsia="Times New Roman" w:hAnsi="Arial" w:cs="Arial"/>
          <w:b/>
          <w:sz w:val="24"/>
          <w:lang w:val="en-US"/>
        </w:rPr>
        <w:tab/>
      </w:r>
      <w:bookmarkStart w:id="3" w:name="Source"/>
      <w:bookmarkEnd w:id="3"/>
      <w:r w:rsidRPr="00CA1AAF">
        <w:rPr>
          <w:rFonts w:ascii="Arial" w:eastAsia="宋体" w:hAnsi="Arial" w:cs="Arial"/>
          <w:b/>
          <w:sz w:val="24"/>
          <w:lang w:val="en-US" w:eastAsia="zh-CN"/>
        </w:rPr>
        <w:t>8.15.</w:t>
      </w:r>
      <w:r w:rsidR="008D73E8">
        <w:rPr>
          <w:rFonts w:ascii="Arial" w:eastAsia="宋体" w:hAnsi="Arial" w:cs="Arial"/>
          <w:b/>
          <w:sz w:val="24"/>
          <w:lang w:val="en-US" w:eastAsia="zh-CN"/>
        </w:rPr>
        <w:t>2</w:t>
      </w:r>
    </w:p>
    <w:p w14:paraId="20BBA3CA" w14:textId="77777777" w:rsidR="00CA1AAF" w:rsidRPr="00CA1AAF" w:rsidRDefault="00CA1AAF" w:rsidP="00CA1AAF">
      <w:pPr>
        <w:tabs>
          <w:tab w:val="left" w:pos="1843"/>
        </w:tabs>
        <w:rPr>
          <w:rFonts w:ascii="Arial" w:eastAsia="Times New Roman" w:hAnsi="Arial" w:cs="Arial"/>
          <w:b/>
          <w:sz w:val="24"/>
          <w:lang w:val="en-US"/>
        </w:rPr>
      </w:pPr>
      <w:r w:rsidRPr="00CA1AAF">
        <w:rPr>
          <w:rFonts w:ascii="Arial" w:eastAsia="Times New Roman" w:hAnsi="Arial" w:cs="Arial"/>
          <w:b/>
          <w:sz w:val="24"/>
          <w:lang w:val="en-US"/>
        </w:rPr>
        <w:t xml:space="preserve">Source: </w:t>
      </w:r>
      <w:r w:rsidRPr="00CA1AAF">
        <w:rPr>
          <w:rFonts w:ascii="Arial" w:eastAsia="Times New Roman" w:hAnsi="Arial" w:cs="Arial"/>
          <w:b/>
          <w:sz w:val="24"/>
          <w:lang w:val="en-US"/>
        </w:rPr>
        <w:tab/>
        <w:t>Huawei, HiSilicon</w:t>
      </w:r>
    </w:p>
    <w:p w14:paraId="59874AE8" w14:textId="76DFFA11" w:rsidR="00CA1AAF" w:rsidRPr="00CA1AAF" w:rsidRDefault="00CA1AAF" w:rsidP="00CA1AAF">
      <w:pPr>
        <w:tabs>
          <w:tab w:val="left" w:pos="1843"/>
        </w:tabs>
        <w:ind w:left="1841" w:hangingChars="764" w:hanging="1841"/>
        <w:rPr>
          <w:rFonts w:ascii="Arial" w:eastAsia="Times New Roman" w:hAnsi="Arial" w:cs="Arial"/>
          <w:b/>
          <w:sz w:val="24"/>
          <w:lang w:val="en-US"/>
        </w:rPr>
      </w:pPr>
      <w:r w:rsidRPr="00CA1AAF">
        <w:rPr>
          <w:rFonts w:ascii="Arial" w:eastAsia="Times New Roman" w:hAnsi="Arial" w:cs="Arial"/>
          <w:b/>
          <w:sz w:val="24"/>
          <w:lang w:val="en-US"/>
        </w:rPr>
        <w:t xml:space="preserve">Title: </w:t>
      </w:r>
      <w:r w:rsidRPr="00CA1AAF">
        <w:rPr>
          <w:rFonts w:ascii="Arial" w:eastAsia="Times New Roman" w:hAnsi="Arial" w:cs="Arial"/>
          <w:b/>
          <w:sz w:val="24"/>
          <w:lang w:val="en-US"/>
        </w:rPr>
        <w:tab/>
      </w:r>
      <w:r w:rsidRPr="00CA1AAF">
        <w:rPr>
          <w:rFonts w:ascii="Arial" w:eastAsia="宋体" w:hAnsi="Arial" w:cs="Arial"/>
          <w:b/>
          <w:sz w:val="24"/>
          <w:lang w:val="en-US" w:eastAsia="zh-CN"/>
        </w:rPr>
        <w:t xml:space="preserve">Consideration on </w:t>
      </w:r>
      <w:r w:rsidR="008D73E8">
        <w:rPr>
          <w:rFonts w:ascii="Arial" w:eastAsia="宋体" w:hAnsi="Arial" w:cs="Arial" w:hint="eastAsia"/>
          <w:b/>
          <w:sz w:val="24"/>
          <w:lang w:val="en-US" w:eastAsia="zh-CN"/>
        </w:rPr>
        <w:t>sidelink</w:t>
      </w:r>
      <w:r w:rsidR="008D73E8">
        <w:rPr>
          <w:rFonts w:ascii="Arial" w:eastAsia="宋体" w:hAnsi="Arial" w:cs="Arial"/>
          <w:b/>
          <w:sz w:val="24"/>
          <w:lang w:val="en-US" w:eastAsia="zh-CN"/>
        </w:rPr>
        <w:t xml:space="preserve"> DRX for </w:t>
      </w:r>
      <w:r w:rsidR="000C018C">
        <w:rPr>
          <w:rFonts w:ascii="Arial" w:eastAsia="宋体" w:hAnsi="Arial" w:cs="Arial" w:hint="eastAsia"/>
          <w:b/>
          <w:sz w:val="24"/>
          <w:lang w:val="en-US" w:eastAsia="zh-CN"/>
        </w:rPr>
        <w:t>broad</w:t>
      </w:r>
      <w:r w:rsidR="000C018C">
        <w:rPr>
          <w:rFonts w:ascii="Arial" w:eastAsia="宋体" w:hAnsi="Arial" w:cs="Arial"/>
          <w:b/>
          <w:sz w:val="24"/>
          <w:lang w:val="en-US" w:eastAsia="zh-CN"/>
        </w:rPr>
        <w:t>cast</w:t>
      </w:r>
      <w:r w:rsidR="008D73E8">
        <w:rPr>
          <w:rFonts w:ascii="Arial" w:eastAsia="宋体" w:hAnsi="Arial" w:cs="Arial"/>
          <w:b/>
          <w:sz w:val="24"/>
          <w:lang w:val="en-US" w:eastAsia="zh-CN"/>
        </w:rPr>
        <w:t xml:space="preserve"> and </w:t>
      </w:r>
      <w:r w:rsidR="000C018C">
        <w:rPr>
          <w:rFonts w:ascii="Arial" w:eastAsia="宋体" w:hAnsi="Arial" w:cs="Arial"/>
          <w:b/>
          <w:sz w:val="24"/>
          <w:lang w:val="en-US" w:eastAsia="zh-CN"/>
        </w:rPr>
        <w:t>group</w:t>
      </w:r>
      <w:r w:rsidR="008D73E8">
        <w:rPr>
          <w:rFonts w:ascii="Arial" w:eastAsia="宋体" w:hAnsi="Arial" w:cs="Arial"/>
          <w:b/>
          <w:sz w:val="24"/>
          <w:lang w:val="en-US" w:eastAsia="zh-CN"/>
        </w:rPr>
        <w:t>cast</w:t>
      </w:r>
    </w:p>
    <w:p w14:paraId="36518DE8" w14:textId="77777777" w:rsidR="00CA1AAF" w:rsidRPr="00CA1AAF" w:rsidRDefault="00CA1AAF" w:rsidP="00CA1AAF">
      <w:pPr>
        <w:tabs>
          <w:tab w:val="left" w:pos="1843"/>
        </w:tabs>
        <w:rPr>
          <w:rFonts w:ascii="Arial" w:eastAsia="Times New Roman" w:hAnsi="Arial" w:cs="Arial"/>
          <w:b/>
          <w:sz w:val="24"/>
          <w:lang w:val="en-US"/>
        </w:rPr>
      </w:pPr>
      <w:r w:rsidRPr="00CA1AAF">
        <w:rPr>
          <w:rFonts w:ascii="Arial" w:eastAsia="Times New Roman" w:hAnsi="Arial" w:cs="Arial"/>
          <w:b/>
          <w:sz w:val="24"/>
          <w:lang w:val="en-US"/>
        </w:rPr>
        <w:t>Document for:</w:t>
      </w:r>
      <w:r w:rsidRPr="00CA1AAF">
        <w:rPr>
          <w:rFonts w:ascii="Arial" w:eastAsia="Times New Roman" w:hAnsi="Arial" w:cs="Arial"/>
          <w:b/>
          <w:sz w:val="24"/>
          <w:lang w:val="en-US"/>
        </w:rPr>
        <w:tab/>
      </w:r>
      <w:bookmarkStart w:id="4" w:name="DocumentFor"/>
      <w:bookmarkEnd w:id="4"/>
      <w:r w:rsidRPr="00CA1AAF">
        <w:rPr>
          <w:rFonts w:ascii="Arial" w:eastAsia="Times New Roman" w:hAnsi="Arial" w:cs="Arial"/>
          <w:b/>
          <w:sz w:val="24"/>
          <w:lang w:val="en-US"/>
        </w:rPr>
        <w:t>Discussion and Decision</w:t>
      </w:r>
    </w:p>
    <w:p w14:paraId="5B885F99" w14:textId="77777777" w:rsidR="00FC11E8" w:rsidRPr="00FC11E8" w:rsidRDefault="00997F4A" w:rsidP="00CA641E">
      <w:pPr>
        <w:pStyle w:val="1"/>
        <w:numPr>
          <w:ilvl w:val="0"/>
          <w:numId w:val="2"/>
        </w:numPr>
        <w:tabs>
          <w:tab w:val="clear" w:pos="432"/>
        </w:tabs>
        <w:ind w:left="567" w:hanging="567"/>
        <w:rPr>
          <w:rFonts w:ascii="Arial" w:eastAsia="Calibri Light" w:hAnsi="Arial" w:cs="Times New Roman"/>
        </w:rPr>
      </w:pPr>
      <w:r w:rsidRPr="00CA641E">
        <w:rPr>
          <w:rFonts w:ascii="Arial" w:eastAsia="MS Mincho" w:hAnsi="Arial" w:cs="Times New Roman"/>
          <w:lang w:eastAsia="zh-CN"/>
        </w:rPr>
        <w:t>Introduction</w:t>
      </w:r>
      <w:bookmarkStart w:id="5" w:name="OLE_LINK20"/>
      <w:bookmarkStart w:id="6" w:name="OLE_LINK21"/>
      <w:bookmarkStart w:id="7" w:name="OLE_LINK175"/>
      <w:bookmarkStart w:id="8" w:name="OLE_LINK176"/>
      <w:bookmarkEnd w:id="0"/>
    </w:p>
    <w:p w14:paraId="0B7CD6D2" w14:textId="1430FC36" w:rsidR="00EC1057" w:rsidRPr="00EC1057" w:rsidRDefault="00857175" w:rsidP="00EC1057">
      <w:pPr>
        <w:spacing w:before="180"/>
        <w:rPr>
          <w:rFonts w:ascii="Times New Roman" w:eastAsia="宋体" w:hAnsi="Times New Roman" w:cs="Times New Roman"/>
          <w:kern w:val="2"/>
          <w:sz w:val="21"/>
          <w:szCs w:val="22"/>
          <w:lang w:val="en-US" w:eastAsia="zh-CN"/>
        </w:rPr>
      </w:pPr>
      <w:bookmarkStart w:id="9" w:name="OLE_LINK23"/>
      <w:bookmarkEnd w:id="5"/>
      <w:bookmarkEnd w:id="6"/>
      <w:bookmarkEnd w:id="7"/>
      <w:bookmarkEnd w:id="8"/>
      <w:r>
        <w:rPr>
          <w:rFonts w:ascii="Times New Roman" w:eastAsia="宋体" w:hAnsi="Times New Roman" w:cs="Times New Roman" w:hint="eastAsia"/>
          <w:kern w:val="2"/>
          <w:sz w:val="21"/>
          <w:szCs w:val="22"/>
          <w:lang w:val="en-US" w:eastAsia="zh-CN"/>
        </w:rPr>
        <w:t>T</w:t>
      </w:r>
      <w:r>
        <w:rPr>
          <w:rFonts w:ascii="Times New Roman" w:eastAsia="宋体" w:hAnsi="Times New Roman" w:cs="Times New Roman"/>
          <w:kern w:val="2"/>
          <w:sz w:val="21"/>
          <w:szCs w:val="22"/>
          <w:lang w:val="en-US" w:eastAsia="zh-CN"/>
        </w:rPr>
        <w:t xml:space="preserve">he following agreements </w:t>
      </w:r>
      <w:r w:rsidR="00BC1B2B">
        <w:rPr>
          <w:rFonts w:ascii="Times New Roman" w:eastAsia="宋体" w:hAnsi="Times New Roman" w:cs="Times New Roman"/>
          <w:kern w:val="2"/>
          <w:sz w:val="21"/>
          <w:szCs w:val="22"/>
          <w:lang w:val="en-US" w:eastAsia="zh-CN"/>
        </w:rPr>
        <w:t>related to DRX for sidelink groupcast and broadcast were</w:t>
      </w:r>
      <w:r>
        <w:rPr>
          <w:rFonts w:ascii="Times New Roman" w:eastAsia="宋体" w:hAnsi="Times New Roman" w:cs="Times New Roman"/>
          <w:kern w:val="2"/>
          <w:sz w:val="21"/>
          <w:szCs w:val="22"/>
          <w:lang w:val="en-US" w:eastAsia="zh-CN"/>
        </w:rPr>
        <w:t xml:space="preserve"> achieved in RAN2#113 e-meeting</w:t>
      </w:r>
      <w:r w:rsidR="00CE0795">
        <w:rPr>
          <w:rFonts w:ascii="Times New Roman" w:eastAsia="宋体" w:hAnsi="Times New Roman" w:cs="Times New Roman"/>
          <w:kern w:val="2"/>
          <w:sz w:val="21"/>
          <w:szCs w:val="22"/>
          <w:lang w:val="en-US" w:eastAsia="zh-CN"/>
        </w:rPr>
        <w:t xml:space="preserve"> [</w:t>
      </w:r>
      <w:r w:rsidR="00BC1B2B">
        <w:rPr>
          <w:rFonts w:ascii="Times New Roman" w:eastAsia="宋体" w:hAnsi="Times New Roman" w:cs="Times New Roman"/>
          <w:kern w:val="2"/>
          <w:sz w:val="21"/>
          <w:szCs w:val="22"/>
          <w:lang w:val="en-US" w:eastAsia="zh-CN"/>
        </w:rPr>
        <w:t>1</w:t>
      </w:r>
      <w:r w:rsidR="00CE0795">
        <w:rPr>
          <w:rFonts w:ascii="Times New Roman" w:eastAsia="宋体" w:hAnsi="Times New Roman" w:cs="Times New Roman"/>
          <w:kern w:val="2"/>
          <w:sz w:val="21"/>
          <w:szCs w:val="22"/>
          <w:lang w:val="en-US" w:eastAsia="zh-CN"/>
        </w:rPr>
        <w:t>]</w:t>
      </w:r>
      <w:r w:rsidR="00EC1057">
        <w:rPr>
          <w:rFonts w:ascii="Times New Roman" w:eastAsia="宋体" w:hAnsi="Times New Roman" w:cs="Times New Roman"/>
          <w:kern w:val="2"/>
          <w:sz w:val="21"/>
          <w:szCs w:val="22"/>
          <w:lang w:val="en-US" w:eastAsia="zh-CN"/>
        </w:rPr>
        <w:t>:</w:t>
      </w:r>
    </w:p>
    <w:tbl>
      <w:tblPr>
        <w:tblStyle w:val="2f2"/>
        <w:tblW w:w="0" w:type="auto"/>
        <w:tblInd w:w="0" w:type="dxa"/>
        <w:tblLook w:val="04A0" w:firstRow="1" w:lastRow="0" w:firstColumn="1" w:lastColumn="0" w:noHBand="0" w:noVBand="1"/>
      </w:tblPr>
      <w:tblGrid>
        <w:gridCol w:w="9629"/>
      </w:tblGrid>
      <w:tr w:rsidR="00EC1057" w:rsidRPr="008D73E8" w14:paraId="258F1A99" w14:textId="77777777" w:rsidTr="00A86600">
        <w:tc>
          <w:tcPr>
            <w:tcW w:w="9629" w:type="dxa"/>
            <w:tcBorders>
              <w:top w:val="single" w:sz="4" w:space="0" w:color="auto"/>
              <w:left w:val="single" w:sz="4" w:space="0" w:color="auto"/>
              <w:bottom w:val="single" w:sz="4" w:space="0" w:color="auto"/>
              <w:right w:val="single" w:sz="4" w:space="0" w:color="auto"/>
            </w:tcBorders>
            <w:hideMark/>
          </w:tcPr>
          <w:bookmarkEnd w:id="9"/>
          <w:p w14:paraId="1EC1C27F" w14:textId="2BB57A7E" w:rsidR="00EC1057" w:rsidRPr="008D73E8" w:rsidRDefault="00EC1057" w:rsidP="00A86600">
            <w:pPr>
              <w:overflowPunct w:val="0"/>
              <w:autoSpaceDE w:val="0"/>
              <w:autoSpaceDN w:val="0"/>
              <w:adjustRightInd w:val="0"/>
              <w:rPr>
                <w:rFonts w:ascii="Times New Roman" w:eastAsia="Malgun Gothic" w:hAnsi="Times New Roman"/>
                <w:sz w:val="20"/>
                <w:lang w:eastAsia="ko-KR"/>
              </w:rPr>
            </w:pPr>
            <w:r>
              <w:rPr>
                <w:rFonts w:ascii="Times New Roman" w:eastAsia="Malgun Gothic" w:hAnsi="Times New Roman"/>
                <w:sz w:val="20"/>
                <w:lang w:eastAsia="ko-KR"/>
              </w:rPr>
              <w:t>Agreements on SL DRX for broadcast and groupcast:</w:t>
            </w:r>
          </w:p>
          <w:p w14:paraId="0A4F33BE" w14:textId="474BEC23" w:rsidR="00EC1057" w:rsidRPr="008D73E8" w:rsidRDefault="00C06D80" w:rsidP="00C06D80">
            <w:pPr>
              <w:numPr>
                <w:ilvl w:val="0"/>
                <w:numId w:val="30"/>
              </w:numPr>
              <w:overflowPunct w:val="0"/>
              <w:autoSpaceDE w:val="0"/>
              <w:autoSpaceDN w:val="0"/>
              <w:adjustRightInd w:val="0"/>
              <w:rPr>
                <w:rFonts w:ascii="Times New Roman" w:eastAsia="Malgun Gothic" w:hAnsi="Times New Roman"/>
                <w:sz w:val="20"/>
                <w:lang w:eastAsia="ko-KR"/>
              </w:rPr>
            </w:pPr>
            <w:r w:rsidRPr="00C06D80">
              <w:rPr>
                <w:rFonts w:ascii="Times New Roman" w:eastAsia="Malgun Gothic" w:hAnsi="Times New Roman"/>
                <w:sz w:val="20"/>
                <w:lang w:eastAsia="ko-KR"/>
              </w:rPr>
              <w:t>For SL groupcast/broadcast, SL DRX configuration can be configured in common. FFS on granularity of SL DRX configuration.</w:t>
            </w:r>
          </w:p>
          <w:p w14:paraId="609F06A8" w14:textId="77777777" w:rsidR="00C06D80" w:rsidRPr="00C06D80" w:rsidRDefault="00C06D80" w:rsidP="00C06D80">
            <w:pPr>
              <w:numPr>
                <w:ilvl w:val="0"/>
                <w:numId w:val="30"/>
              </w:numPr>
              <w:overflowPunct w:val="0"/>
              <w:autoSpaceDE w:val="0"/>
              <w:autoSpaceDN w:val="0"/>
              <w:adjustRightInd w:val="0"/>
              <w:rPr>
                <w:rFonts w:ascii="Times New Roman" w:eastAsia="宋体" w:hAnsi="Times New Roman"/>
                <w:sz w:val="21"/>
                <w:szCs w:val="21"/>
                <w:lang w:val="en-US" w:eastAsia="zh-CN"/>
              </w:rPr>
            </w:pPr>
            <w:r w:rsidRPr="00C06D80">
              <w:rPr>
                <w:rFonts w:ascii="Times New Roman" w:eastAsia="Malgun Gothic" w:hAnsi="Times New Roman"/>
                <w:sz w:val="20"/>
                <w:lang w:eastAsia="ko-KR"/>
              </w:rPr>
              <w:t>Short DRX cycle is not introduced for SL unicast, groupcast and broadcast in Rel-17.</w:t>
            </w:r>
          </w:p>
          <w:p w14:paraId="2341BF19" w14:textId="77777777" w:rsidR="00EC1057" w:rsidRPr="00C06D80" w:rsidRDefault="00C06D80" w:rsidP="00C06D80">
            <w:pPr>
              <w:numPr>
                <w:ilvl w:val="0"/>
                <w:numId w:val="30"/>
              </w:numPr>
              <w:overflowPunct w:val="0"/>
              <w:autoSpaceDE w:val="0"/>
              <w:autoSpaceDN w:val="0"/>
              <w:adjustRightInd w:val="0"/>
              <w:rPr>
                <w:rFonts w:ascii="Times New Roman" w:eastAsia="宋体" w:hAnsi="Times New Roman"/>
                <w:sz w:val="21"/>
                <w:szCs w:val="21"/>
                <w:lang w:val="en-US" w:eastAsia="zh-CN"/>
              </w:rPr>
            </w:pPr>
            <w:r w:rsidRPr="00C06D80">
              <w:rPr>
                <w:rFonts w:ascii="Times New Roman" w:eastAsia="Malgun Gothic" w:hAnsi="Times New Roman"/>
                <w:sz w:val="20"/>
                <w:lang w:eastAsia="ko-KR"/>
              </w:rPr>
              <w:t>At least, on-duration timer is supported for SL groupcast. FFS for the need and detailed condition when inactivity timer is supported.</w:t>
            </w:r>
          </w:p>
          <w:p w14:paraId="5F7A3E0C" w14:textId="77777777" w:rsidR="00C06D80" w:rsidRDefault="00C06D80" w:rsidP="00C06D80">
            <w:pPr>
              <w:numPr>
                <w:ilvl w:val="0"/>
                <w:numId w:val="30"/>
              </w:numPr>
              <w:overflowPunct w:val="0"/>
              <w:autoSpaceDE w:val="0"/>
              <w:autoSpaceDN w:val="0"/>
              <w:adjustRightInd w:val="0"/>
              <w:rPr>
                <w:rFonts w:ascii="Times New Roman" w:eastAsia="宋体" w:hAnsi="Times New Roman"/>
                <w:sz w:val="21"/>
                <w:szCs w:val="21"/>
                <w:lang w:val="en-US" w:eastAsia="zh-CN"/>
              </w:rPr>
            </w:pPr>
            <w:r w:rsidRPr="00C06D80">
              <w:rPr>
                <w:rFonts w:ascii="Times New Roman" w:eastAsia="宋体" w:hAnsi="Times New Roman"/>
                <w:sz w:val="21"/>
                <w:szCs w:val="21"/>
                <w:lang w:val="en-US" w:eastAsia="zh-CN"/>
              </w:rPr>
              <w:t xml:space="preserve">HARQ RTT is supported in SL groupcast. FFS for the detailed condition when it is supported. FFS whether HARQ RTT is explicitly configured or can be based on SCI. </w:t>
            </w:r>
            <w:r w:rsidRPr="00BC1B2B">
              <w:rPr>
                <w:rFonts w:ascii="Times New Roman" w:eastAsia="宋体" w:hAnsi="Times New Roman"/>
                <w:sz w:val="21"/>
                <w:szCs w:val="21"/>
                <w:highlight w:val="yellow"/>
                <w:lang w:val="en-US" w:eastAsia="zh-CN"/>
              </w:rPr>
              <w:t>FFS on the need of HARQ retransmission timer.</w:t>
            </w:r>
          </w:p>
          <w:p w14:paraId="4EDC8BBD" w14:textId="77777777" w:rsidR="00C06D80" w:rsidRDefault="00C06D80" w:rsidP="00C06D80">
            <w:pPr>
              <w:numPr>
                <w:ilvl w:val="0"/>
                <w:numId w:val="30"/>
              </w:numPr>
              <w:overflowPunct w:val="0"/>
              <w:autoSpaceDE w:val="0"/>
              <w:autoSpaceDN w:val="0"/>
              <w:adjustRightInd w:val="0"/>
              <w:rPr>
                <w:rFonts w:ascii="Times New Roman" w:eastAsia="宋体" w:hAnsi="Times New Roman"/>
                <w:sz w:val="21"/>
                <w:szCs w:val="21"/>
                <w:lang w:val="en-US" w:eastAsia="zh-CN"/>
              </w:rPr>
            </w:pPr>
            <w:r w:rsidRPr="00C06D80">
              <w:rPr>
                <w:rFonts w:ascii="Times New Roman" w:eastAsia="宋体" w:hAnsi="Times New Roman"/>
                <w:sz w:val="21"/>
                <w:szCs w:val="21"/>
                <w:lang w:val="en-US" w:eastAsia="zh-CN"/>
              </w:rPr>
              <w:t>At least, on-duration timer is supported for SL broadcast.</w:t>
            </w:r>
          </w:p>
          <w:p w14:paraId="3165FACC" w14:textId="77777777" w:rsidR="00C06D80" w:rsidRDefault="00C06D80" w:rsidP="00C06D80">
            <w:pPr>
              <w:numPr>
                <w:ilvl w:val="0"/>
                <w:numId w:val="30"/>
              </w:numPr>
              <w:overflowPunct w:val="0"/>
              <w:autoSpaceDE w:val="0"/>
              <w:autoSpaceDN w:val="0"/>
              <w:adjustRightInd w:val="0"/>
              <w:rPr>
                <w:rFonts w:ascii="Times New Roman" w:eastAsia="宋体" w:hAnsi="Times New Roman"/>
                <w:sz w:val="21"/>
                <w:szCs w:val="21"/>
                <w:lang w:val="en-US" w:eastAsia="zh-CN"/>
              </w:rPr>
            </w:pPr>
            <w:r w:rsidRPr="00C06D80">
              <w:rPr>
                <w:rFonts w:ascii="Times New Roman" w:eastAsia="宋体" w:hAnsi="Times New Roman"/>
                <w:sz w:val="21"/>
                <w:szCs w:val="21"/>
                <w:lang w:val="en-US" w:eastAsia="zh-CN"/>
              </w:rPr>
              <w:t>SL DRX Command MAC CE is introduced for SL DRX operation in unicast. FFS on the need of groupcast. FFS on the detailed UE behaviour (including relation to inactivity timer).</w:t>
            </w:r>
          </w:p>
          <w:p w14:paraId="5B097256" w14:textId="77777777" w:rsidR="00C06D80" w:rsidRPr="00A86600" w:rsidRDefault="00C06D80" w:rsidP="00C06D80">
            <w:pPr>
              <w:numPr>
                <w:ilvl w:val="0"/>
                <w:numId w:val="30"/>
              </w:numPr>
              <w:overflowPunct w:val="0"/>
              <w:autoSpaceDE w:val="0"/>
              <w:autoSpaceDN w:val="0"/>
              <w:adjustRightInd w:val="0"/>
              <w:rPr>
                <w:rFonts w:ascii="Times New Roman" w:eastAsia="宋体" w:hAnsi="Times New Roman"/>
                <w:sz w:val="21"/>
                <w:szCs w:val="21"/>
                <w:highlight w:val="yellow"/>
                <w:lang w:val="en-US" w:eastAsia="zh-CN"/>
              </w:rPr>
            </w:pPr>
            <w:r w:rsidRPr="00A86600">
              <w:rPr>
                <w:rFonts w:ascii="Times New Roman" w:eastAsia="宋体" w:hAnsi="Times New Roman"/>
                <w:sz w:val="21"/>
                <w:szCs w:val="21"/>
                <w:highlight w:val="yellow"/>
                <w:lang w:val="en-US" w:eastAsia="zh-CN"/>
              </w:rPr>
              <w:t xml:space="preserve">For broadcast/groupcast, for out-of-coverage case, </w:t>
            </w:r>
            <w:bookmarkStart w:id="10" w:name="OLE_LINK54"/>
            <w:r w:rsidRPr="00A86600">
              <w:rPr>
                <w:rFonts w:ascii="Times New Roman" w:eastAsia="宋体" w:hAnsi="Times New Roman"/>
                <w:sz w:val="21"/>
                <w:szCs w:val="21"/>
                <w:highlight w:val="yellow"/>
                <w:lang w:val="en-US" w:eastAsia="zh-CN"/>
              </w:rPr>
              <w:t>TX-UE/RX-UE obtain DRX configuration from pre-configuration</w:t>
            </w:r>
            <w:bookmarkEnd w:id="10"/>
            <w:r w:rsidRPr="00A86600">
              <w:rPr>
                <w:rFonts w:ascii="Times New Roman" w:eastAsia="宋体" w:hAnsi="Times New Roman"/>
                <w:sz w:val="21"/>
                <w:szCs w:val="21"/>
                <w:highlight w:val="yellow"/>
                <w:lang w:val="en-US" w:eastAsia="zh-CN"/>
              </w:rPr>
              <w:t>.</w:t>
            </w:r>
          </w:p>
          <w:p w14:paraId="68DFCEA6" w14:textId="77777777" w:rsidR="00C06D80" w:rsidRPr="00A86600" w:rsidRDefault="00C06D80" w:rsidP="00C06D80">
            <w:pPr>
              <w:numPr>
                <w:ilvl w:val="0"/>
                <w:numId w:val="30"/>
              </w:numPr>
              <w:overflowPunct w:val="0"/>
              <w:autoSpaceDE w:val="0"/>
              <w:autoSpaceDN w:val="0"/>
              <w:adjustRightInd w:val="0"/>
              <w:rPr>
                <w:rFonts w:ascii="Times New Roman" w:eastAsia="宋体" w:hAnsi="Times New Roman"/>
                <w:sz w:val="21"/>
                <w:szCs w:val="21"/>
                <w:highlight w:val="yellow"/>
                <w:lang w:val="en-US" w:eastAsia="zh-CN"/>
              </w:rPr>
            </w:pPr>
            <w:r w:rsidRPr="00A86600">
              <w:rPr>
                <w:rFonts w:ascii="Times New Roman" w:eastAsia="宋体" w:hAnsi="Times New Roman"/>
                <w:sz w:val="21"/>
                <w:szCs w:val="21"/>
                <w:highlight w:val="yellow"/>
                <w:lang w:val="en-US" w:eastAsia="zh-CN"/>
              </w:rPr>
              <w:t>For broadcast/groupcast, for in-coverage case, RRC_IDLE/INACTIVE TX-UE/RX-UE obtain DRX configuration from SIB. It is up to network implementation how to coordinate active time between different cells.</w:t>
            </w:r>
          </w:p>
          <w:p w14:paraId="7E467B67" w14:textId="77777777" w:rsidR="00C06D80" w:rsidRDefault="00C06D80" w:rsidP="00C06D80">
            <w:pPr>
              <w:numPr>
                <w:ilvl w:val="0"/>
                <w:numId w:val="30"/>
              </w:numPr>
              <w:overflowPunct w:val="0"/>
              <w:autoSpaceDE w:val="0"/>
              <w:autoSpaceDN w:val="0"/>
              <w:adjustRightInd w:val="0"/>
              <w:rPr>
                <w:rFonts w:ascii="Times New Roman" w:eastAsia="宋体" w:hAnsi="Times New Roman"/>
                <w:sz w:val="21"/>
                <w:szCs w:val="21"/>
                <w:lang w:val="en-US" w:eastAsia="zh-CN"/>
              </w:rPr>
            </w:pPr>
            <w:r w:rsidRPr="00C06D80">
              <w:rPr>
                <w:rFonts w:ascii="Times New Roman" w:eastAsia="宋体" w:hAnsi="Times New Roman"/>
                <w:sz w:val="21"/>
                <w:szCs w:val="21"/>
                <w:lang w:val="en-US" w:eastAsia="zh-CN"/>
              </w:rPr>
              <w:t xml:space="preserve">For broadcast/groupcast, for in-coverage case, for RRC_CONNECTED TX-UE/RX-UE can obtain DRX configuration from SIB. </w:t>
            </w:r>
            <w:r w:rsidRPr="00A86600">
              <w:rPr>
                <w:rFonts w:ascii="Times New Roman" w:eastAsia="宋体" w:hAnsi="Times New Roman"/>
                <w:sz w:val="21"/>
                <w:szCs w:val="21"/>
                <w:highlight w:val="yellow"/>
                <w:lang w:val="en-US" w:eastAsia="zh-CN"/>
              </w:rPr>
              <w:t>FFS on whether dedicated-RRC is also used</w:t>
            </w:r>
            <w:r w:rsidRPr="00C06D80">
              <w:rPr>
                <w:rFonts w:ascii="Times New Roman" w:eastAsia="宋体" w:hAnsi="Times New Roman"/>
                <w:sz w:val="21"/>
                <w:szCs w:val="21"/>
                <w:lang w:val="en-US" w:eastAsia="zh-CN"/>
              </w:rPr>
              <w:t>.</w:t>
            </w:r>
          </w:p>
          <w:p w14:paraId="5FE746B9" w14:textId="77777777" w:rsidR="00C06D80" w:rsidRDefault="00C06D80" w:rsidP="00C06D80">
            <w:pPr>
              <w:numPr>
                <w:ilvl w:val="0"/>
                <w:numId w:val="30"/>
              </w:numPr>
              <w:overflowPunct w:val="0"/>
              <w:autoSpaceDE w:val="0"/>
              <w:autoSpaceDN w:val="0"/>
              <w:adjustRightInd w:val="0"/>
              <w:rPr>
                <w:rFonts w:ascii="Times New Roman" w:eastAsia="宋体" w:hAnsi="Times New Roman"/>
                <w:sz w:val="21"/>
                <w:szCs w:val="21"/>
                <w:lang w:val="en-US" w:eastAsia="zh-CN"/>
              </w:rPr>
            </w:pPr>
            <w:r w:rsidRPr="00C06D80">
              <w:rPr>
                <w:rFonts w:ascii="Times New Roman" w:eastAsia="宋体" w:hAnsi="Times New Roman"/>
                <w:sz w:val="21"/>
                <w:szCs w:val="21"/>
                <w:lang w:val="en-US" w:eastAsia="zh-CN"/>
              </w:rPr>
              <w:t xml:space="preserve">RAN2 kindly agree that for groupcast and broadcast communication further granularity to </w:t>
            </w:r>
            <w:bookmarkStart w:id="11" w:name="OLE_LINK57"/>
            <w:bookmarkStart w:id="12" w:name="OLE_LINK58"/>
            <w:r w:rsidRPr="00C06D80">
              <w:rPr>
                <w:rFonts w:ascii="Times New Roman" w:eastAsia="宋体" w:hAnsi="Times New Roman"/>
                <w:sz w:val="21"/>
                <w:szCs w:val="21"/>
                <w:lang w:val="en-US" w:eastAsia="zh-CN"/>
              </w:rPr>
              <w:t>multiple sets of DRX configurations (beyond just cast type)</w:t>
            </w:r>
            <w:bookmarkEnd w:id="11"/>
            <w:bookmarkEnd w:id="12"/>
            <w:r w:rsidRPr="00C06D80">
              <w:rPr>
                <w:rFonts w:ascii="Times New Roman" w:eastAsia="宋体" w:hAnsi="Times New Roman"/>
                <w:sz w:val="21"/>
                <w:szCs w:val="21"/>
                <w:lang w:val="en-US" w:eastAsia="zh-CN"/>
              </w:rPr>
              <w:t xml:space="preserve"> is required i.e. more than two DRX Cycle configurations should be supported in specification.</w:t>
            </w:r>
          </w:p>
          <w:p w14:paraId="46B48163" w14:textId="77777777" w:rsidR="00C06D80" w:rsidRPr="00A86600" w:rsidRDefault="00C06D80" w:rsidP="00C06D80">
            <w:pPr>
              <w:numPr>
                <w:ilvl w:val="0"/>
                <w:numId w:val="30"/>
              </w:numPr>
              <w:overflowPunct w:val="0"/>
              <w:autoSpaceDE w:val="0"/>
              <w:autoSpaceDN w:val="0"/>
              <w:adjustRightInd w:val="0"/>
              <w:rPr>
                <w:rFonts w:ascii="Times New Roman" w:eastAsia="宋体" w:hAnsi="Times New Roman"/>
                <w:sz w:val="21"/>
                <w:szCs w:val="21"/>
                <w:highlight w:val="yellow"/>
                <w:lang w:val="en-US" w:eastAsia="zh-CN"/>
              </w:rPr>
            </w:pPr>
            <w:r w:rsidRPr="00A86600">
              <w:rPr>
                <w:rFonts w:ascii="Times New Roman" w:eastAsia="宋体" w:hAnsi="Times New Roman"/>
                <w:sz w:val="21"/>
                <w:szCs w:val="21"/>
                <w:highlight w:val="yellow"/>
                <w:lang w:val="en-US" w:eastAsia="zh-CN"/>
              </w:rPr>
              <w:t xml:space="preserve">RAN2 will study/discuss how </w:t>
            </w:r>
            <w:bookmarkStart w:id="13" w:name="OLE_LINK55"/>
            <w:bookmarkStart w:id="14" w:name="OLE_LINK56"/>
            <w:r w:rsidRPr="00A86600">
              <w:rPr>
                <w:rFonts w:ascii="Times New Roman" w:eastAsia="宋体" w:hAnsi="Times New Roman"/>
                <w:sz w:val="21"/>
                <w:szCs w:val="21"/>
                <w:highlight w:val="yellow"/>
                <w:lang w:val="en-US" w:eastAsia="zh-CN"/>
              </w:rPr>
              <w:t>PQI and/or L2 destination ID is used to derive groupcast and broadcast DRX configuration</w:t>
            </w:r>
            <w:bookmarkEnd w:id="13"/>
            <w:bookmarkEnd w:id="14"/>
            <w:r w:rsidRPr="00A86600">
              <w:rPr>
                <w:rFonts w:ascii="Times New Roman" w:eastAsia="宋体" w:hAnsi="Times New Roman"/>
                <w:sz w:val="21"/>
                <w:szCs w:val="21"/>
                <w:highlight w:val="yellow"/>
                <w:lang w:val="en-US" w:eastAsia="zh-CN"/>
              </w:rPr>
              <w:t>.</w:t>
            </w:r>
          </w:p>
          <w:p w14:paraId="34DD36E1" w14:textId="291D89B3" w:rsidR="00C06D80" w:rsidRPr="008D73E8" w:rsidRDefault="00C06D80" w:rsidP="00C06D80">
            <w:pPr>
              <w:numPr>
                <w:ilvl w:val="0"/>
                <w:numId w:val="30"/>
              </w:numPr>
              <w:overflowPunct w:val="0"/>
              <w:autoSpaceDE w:val="0"/>
              <w:autoSpaceDN w:val="0"/>
              <w:adjustRightInd w:val="0"/>
              <w:rPr>
                <w:rFonts w:ascii="Times New Roman" w:eastAsia="宋体" w:hAnsi="Times New Roman"/>
                <w:sz w:val="21"/>
                <w:szCs w:val="21"/>
                <w:lang w:val="en-US" w:eastAsia="zh-CN"/>
              </w:rPr>
            </w:pPr>
            <w:r w:rsidRPr="00C06D80">
              <w:rPr>
                <w:rFonts w:ascii="Times New Roman" w:eastAsia="宋体" w:hAnsi="Times New Roman"/>
                <w:sz w:val="21"/>
                <w:szCs w:val="21"/>
                <w:lang w:val="en-US" w:eastAsia="zh-CN"/>
              </w:rPr>
              <w:t>Timer-based SL DRX is also applied to SL groupcast/broadcast.</w:t>
            </w:r>
          </w:p>
        </w:tc>
      </w:tr>
    </w:tbl>
    <w:p w14:paraId="28F2C75A" w14:textId="0F74C290" w:rsidR="008B375A" w:rsidRPr="00EC1057" w:rsidRDefault="008B375A" w:rsidP="008B375A">
      <w:pPr>
        <w:spacing w:before="180"/>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Furthermore, the following agreements related to DRX for sidelink groupcast and broadcast were achieved in RAN2#113bis e-meeting </w:t>
      </w:r>
      <w:bookmarkStart w:id="15" w:name="OLE_LINK26"/>
      <w:r>
        <w:rPr>
          <w:rFonts w:ascii="Times New Roman" w:eastAsia="宋体" w:hAnsi="Times New Roman" w:cs="Times New Roman"/>
          <w:kern w:val="2"/>
          <w:sz w:val="21"/>
          <w:szCs w:val="22"/>
          <w:lang w:val="en-US" w:eastAsia="zh-CN"/>
        </w:rPr>
        <w:t>[2]</w:t>
      </w:r>
      <w:bookmarkEnd w:id="15"/>
      <w:r>
        <w:rPr>
          <w:rFonts w:ascii="Times New Roman" w:eastAsia="宋体" w:hAnsi="Times New Roman" w:cs="Times New Roman"/>
          <w:kern w:val="2"/>
          <w:sz w:val="21"/>
          <w:szCs w:val="22"/>
          <w:lang w:val="en-US" w:eastAsia="zh-CN"/>
        </w:rPr>
        <w:t>:</w:t>
      </w:r>
    </w:p>
    <w:tbl>
      <w:tblPr>
        <w:tblStyle w:val="2f2"/>
        <w:tblW w:w="0" w:type="auto"/>
        <w:tblInd w:w="0" w:type="dxa"/>
        <w:tblLook w:val="04A0" w:firstRow="1" w:lastRow="0" w:firstColumn="1" w:lastColumn="0" w:noHBand="0" w:noVBand="1"/>
      </w:tblPr>
      <w:tblGrid>
        <w:gridCol w:w="9629"/>
      </w:tblGrid>
      <w:tr w:rsidR="008B375A" w:rsidRPr="008D73E8" w14:paraId="6D73B2D6" w14:textId="77777777" w:rsidTr="00C35341">
        <w:tc>
          <w:tcPr>
            <w:tcW w:w="9629" w:type="dxa"/>
            <w:tcBorders>
              <w:top w:val="single" w:sz="4" w:space="0" w:color="auto"/>
              <w:left w:val="single" w:sz="4" w:space="0" w:color="auto"/>
              <w:bottom w:val="single" w:sz="4" w:space="0" w:color="auto"/>
              <w:right w:val="single" w:sz="4" w:space="0" w:color="auto"/>
            </w:tcBorders>
            <w:hideMark/>
          </w:tcPr>
          <w:p w14:paraId="602EC3D5" w14:textId="3F4B823C" w:rsidR="008B375A" w:rsidRPr="008D73E8" w:rsidRDefault="008B375A" w:rsidP="00C35341">
            <w:pPr>
              <w:overflowPunct w:val="0"/>
              <w:autoSpaceDE w:val="0"/>
              <w:autoSpaceDN w:val="0"/>
              <w:adjustRightInd w:val="0"/>
              <w:rPr>
                <w:rFonts w:ascii="Times New Roman" w:eastAsia="Malgun Gothic" w:hAnsi="Times New Roman"/>
                <w:sz w:val="20"/>
                <w:lang w:eastAsia="ko-KR"/>
              </w:rPr>
            </w:pPr>
            <w:r>
              <w:rPr>
                <w:rFonts w:ascii="Times New Roman" w:eastAsia="Malgun Gothic" w:hAnsi="Times New Roman"/>
                <w:sz w:val="20"/>
                <w:lang w:eastAsia="ko-KR"/>
              </w:rPr>
              <w:t>Agreements on details of timer:</w:t>
            </w:r>
          </w:p>
          <w:p w14:paraId="21329958" w14:textId="77777777" w:rsidR="008B375A" w:rsidRPr="008B375A" w:rsidRDefault="008B375A" w:rsidP="008B375A">
            <w:pPr>
              <w:overflowPunct w:val="0"/>
              <w:autoSpaceDE w:val="0"/>
              <w:autoSpaceDN w:val="0"/>
              <w:adjustRightInd w:val="0"/>
              <w:ind w:left="400"/>
              <w:rPr>
                <w:rFonts w:ascii="Times New Roman" w:eastAsia="Malgun Gothic" w:hAnsi="Times New Roman"/>
                <w:sz w:val="20"/>
                <w:lang w:eastAsia="ko-KR"/>
              </w:rPr>
            </w:pPr>
            <w:r w:rsidRPr="008B375A">
              <w:rPr>
                <w:rFonts w:ascii="Times New Roman" w:eastAsia="Malgun Gothic" w:hAnsi="Times New Roman"/>
                <w:sz w:val="20"/>
                <w:lang w:eastAsia="ko-KR"/>
              </w:rPr>
              <w:lastRenderedPageBreak/>
              <w:t>14:</w:t>
            </w:r>
            <w:r w:rsidRPr="008B375A">
              <w:rPr>
                <w:rFonts w:ascii="Times New Roman" w:eastAsia="Malgun Gothic" w:hAnsi="Times New Roman"/>
                <w:sz w:val="20"/>
                <w:lang w:eastAsia="ko-KR"/>
              </w:rPr>
              <w:tab/>
            </w:r>
            <w:bookmarkStart w:id="16" w:name="OLE_LINK67"/>
            <w:bookmarkStart w:id="17" w:name="OLE_LINK68"/>
            <w:r w:rsidRPr="008B375A">
              <w:rPr>
                <w:rFonts w:ascii="Times New Roman" w:eastAsia="Malgun Gothic" w:hAnsi="Times New Roman"/>
                <w:sz w:val="20"/>
                <w:lang w:eastAsia="ko-KR"/>
              </w:rPr>
              <w:t xml:space="preserve">SL Inactivity timer is supported for groupcast. </w:t>
            </w:r>
            <w:bookmarkStart w:id="18" w:name="OLE_LINK119"/>
            <w:r w:rsidRPr="008B375A">
              <w:rPr>
                <w:rFonts w:ascii="Times New Roman" w:eastAsia="Malgun Gothic" w:hAnsi="Times New Roman"/>
                <w:sz w:val="20"/>
                <w:lang w:eastAsia="ko-KR"/>
              </w:rPr>
              <w:t>FFS on the scenarios where it is supported</w:t>
            </w:r>
            <w:bookmarkEnd w:id="18"/>
            <w:r w:rsidRPr="008B375A">
              <w:rPr>
                <w:rFonts w:ascii="Times New Roman" w:eastAsia="Malgun Gothic" w:hAnsi="Times New Roman"/>
                <w:sz w:val="20"/>
                <w:lang w:eastAsia="ko-KR"/>
              </w:rPr>
              <w:t>.</w:t>
            </w:r>
            <w:bookmarkEnd w:id="16"/>
            <w:bookmarkEnd w:id="17"/>
          </w:p>
          <w:p w14:paraId="2D319704" w14:textId="77777777" w:rsidR="008B375A" w:rsidRPr="008B375A" w:rsidRDefault="008B375A" w:rsidP="008B375A">
            <w:pPr>
              <w:overflowPunct w:val="0"/>
              <w:autoSpaceDE w:val="0"/>
              <w:autoSpaceDN w:val="0"/>
              <w:adjustRightInd w:val="0"/>
              <w:ind w:firstLineChars="200" w:firstLine="400"/>
              <w:rPr>
                <w:rFonts w:ascii="Times New Roman" w:eastAsia="Malgun Gothic" w:hAnsi="Times New Roman"/>
                <w:sz w:val="20"/>
                <w:lang w:eastAsia="ko-KR"/>
              </w:rPr>
            </w:pPr>
            <w:r w:rsidRPr="008B375A">
              <w:rPr>
                <w:rFonts w:ascii="Times New Roman" w:eastAsia="Malgun Gothic" w:hAnsi="Times New Roman"/>
                <w:sz w:val="20"/>
                <w:lang w:eastAsia="ko-KR"/>
              </w:rPr>
              <w:t>15:</w:t>
            </w:r>
            <w:r w:rsidRPr="008B375A">
              <w:rPr>
                <w:rFonts w:ascii="Times New Roman" w:eastAsia="Malgun Gothic" w:hAnsi="Times New Roman"/>
                <w:sz w:val="20"/>
                <w:lang w:eastAsia="ko-KR"/>
              </w:rPr>
              <w:tab/>
              <w:t>SL Inactivity timer is not supported for broadcast transmissions.</w:t>
            </w:r>
          </w:p>
          <w:p w14:paraId="627B4A52" w14:textId="77777777" w:rsidR="008B375A" w:rsidRPr="008B375A" w:rsidRDefault="008B375A" w:rsidP="008B375A">
            <w:pPr>
              <w:overflowPunct w:val="0"/>
              <w:autoSpaceDE w:val="0"/>
              <w:autoSpaceDN w:val="0"/>
              <w:adjustRightInd w:val="0"/>
              <w:ind w:firstLineChars="200" w:firstLine="400"/>
              <w:rPr>
                <w:rFonts w:ascii="Times New Roman" w:eastAsia="Malgun Gothic" w:hAnsi="Times New Roman"/>
                <w:sz w:val="20"/>
                <w:lang w:eastAsia="ko-KR"/>
              </w:rPr>
            </w:pPr>
            <w:r w:rsidRPr="008B375A">
              <w:rPr>
                <w:rFonts w:ascii="Times New Roman" w:eastAsia="Malgun Gothic" w:hAnsi="Times New Roman"/>
                <w:sz w:val="20"/>
                <w:lang w:eastAsia="ko-KR"/>
              </w:rPr>
              <w:t>16:</w:t>
            </w:r>
            <w:r w:rsidRPr="008B375A">
              <w:rPr>
                <w:rFonts w:ascii="Times New Roman" w:eastAsia="Malgun Gothic" w:hAnsi="Times New Roman"/>
                <w:sz w:val="20"/>
                <w:lang w:eastAsia="ko-KR"/>
              </w:rPr>
              <w:tab/>
              <w:t>The RX UE is active on sidelink (monitors SCI1+SCI2) as long as at least one of the SL inactivity timers associated with unicast or groupcast (if supported) is running.</w:t>
            </w:r>
          </w:p>
          <w:p w14:paraId="76E5EAF5" w14:textId="2EDF0BC6" w:rsidR="008B375A" w:rsidRPr="008D73E8" w:rsidRDefault="008B375A" w:rsidP="008B375A">
            <w:pPr>
              <w:overflowPunct w:val="0"/>
              <w:autoSpaceDE w:val="0"/>
              <w:autoSpaceDN w:val="0"/>
              <w:adjustRightInd w:val="0"/>
              <w:ind w:firstLineChars="200" w:firstLine="400"/>
              <w:rPr>
                <w:rFonts w:ascii="Times New Roman" w:eastAsia="宋体" w:hAnsi="Times New Roman"/>
                <w:sz w:val="21"/>
                <w:szCs w:val="21"/>
                <w:lang w:val="en-US" w:eastAsia="zh-CN"/>
              </w:rPr>
            </w:pPr>
            <w:r w:rsidRPr="008B375A">
              <w:rPr>
                <w:rFonts w:ascii="Times New Roman" w:eastAsia="Malgun Gothic" w:hAnsi="Times New Roman"/>
                <w:sz w:val="20"/>
                <w:lang w:eastAsia="ko-KR"/>
              </w:rPr>
              <w:t>17:</w:t>
            </w:r>
            <w:r w:rsidRPr="008B375A">
              <w:rPr>
                <w:rFonts w:ascii="Times New Roman" w:eastAsia="Malgun Gothic" w:hAnsi="Times New Roman"/>
                <w:sz w:val="20"/>
                <w:lang w:eastAsia="ko-KR"/>
              </w:rPr>
              <w:tab/>
            </w:r>
            <w:r w:rsidRPr="008B375A">
              <w:rPr>
                <w:rFonts w:ascii="Times New Roman" w:eastAsia="Malgun Gothic" w:hAnsi="Times New Roman"/>
                <w:sz w:val="20"/>
                <w:highlight w:val="yellow"/>
                <w:lang w:eastAsia="ko-KR"/>
              </w:rPr>
              <w:t>As a baseline, agreements 7-13 inclusive are applied to SL inactivity timer for groupcast, with the difference that “src/dest L2 ID pair” is replaced with “groupcast L2 destination ID or src/dest L2 id pair” (dependent on the conclusion of proposal 17).</w:t>
            </w:r>
            <w:r w:rsidRPr="008B375A">
              <w:rPr>
                <w:rFonts w:ascii="Times New Roman" w:eastAsia="Malgun Gothic" w:hAnsi="Times New Roman"/>
                <w:sz w:val="20"/>
                <w:lang w:eastAsia="ko-KR"/>
              </w:rPr>
              <w:t xml:space="preserve">  </w:t>
            </w:r>
            <w:bookmarkStart w:id="19" w:name="OLE_LINK118"/>
            <w:r w:rsidRPr="008B375A">
              <w:rPr>
                <w:rFonts w:ascii="Times New Roman" w:eastAsia="Malgun Gothic" w:hAnsi="Times New Roman"/>
                <w:sz w:val="20"/>
                <w:lang w:eastAsia="ko-KR"/>
              </w:rPr>
              <w:t>Any specific handling which may be needed for synchronization of inactivity timers for the groupcast case is FFS</w:t>
            </w:r>
            <w:bookmarkEnd w:id="19"/>
            <w:r w:rsidRPr="008B375A">
              <w:rPr>
                <w:rFonts w:ascii="Times New Roman" w:eastAsia="Malgun Gothic" w:hAnsi="Times New Roman"/>
                <w:sz w:val="20"/>
                <w:lang w:eastAsia="ko-KR"/>
              </w:rPr>
              <w:t>.</w:t>
            </w:r>
          </w:p>
        </w:tc>
      </w:tr>
    </w:tbl>
    <w:p w14:paraId="76904D7A" w14:textId="79ABFEEF" w:rsidR="008D73E8" w:rsidRPr="008D73E8" w:rsidRDefault="008D73E8" w:rsidP="008D73E8">
      <w:pPr>
        <w:spacing w:before="180"/>
        <w:rPr>
          <w:rFonts w:ascii="Times New Roman" w:eastAsia="宋体" w:hAnsi="Times New Roman" w:cs="Times New Roman"/>
          <w:kern w:val="2"/>
          <w:sz w:val="21"/>
          <w:szCs w:val="22"/>
          <w:lang w:val="en-US" w:eastAsia="zh-CN"/>
        </w:rPr>
      </w:pPr>
      <w:r w:rsidRPr="008D73E8">
        <w:rPr>
          <w:rFonts w:ascii="Times New Roman" w:eastAsia="宋体" w:hAnsi="Times New Roman" w:cs="Times New Roman"/>
          <w:kern w:val="2"/>
          <w:sz w:val="21"/>
          <w:szCs w:val="22"/>
          <w:lang w:val="en-US" w:eastAsia="zh-CN"/>
        </w:rPr>
        <w:lastRenderedPageBreak/>
        <w:t>In this contribution,</w:t>
      </w:r>
      <w:r w:rsidR="00EE5922">
        <w:rPr>
          <w:rFonts w:ascii="Times New Roman" w:eastAsia="宋体" w:hAnsi="Times New Roman" w:cs="Times New Roman"/>
          <w:kern w:val="2"/>
          <w:sz w:val="21"/>
          <w:szCs w:val="22"/>
          <w:lang w:val="en-US" w:eastAsia="zh-CN"/>
        </w:rPr>
        <w:t xml:space="preserve"> based on the above agreements</w:t>
      </w:r>
      <w:r w:rsidR="0082496D">
        <w:rPr>
          <w:rFonts w:ascii="Times New Roman" w:eastAsia="宋体" w:hAnsi="Times New Roman" w:cs="Times New Roman"/>
          <w:kern w:val="2"/>
          <w:sz w:val="21"/>
          <w:szCs w:val="22"/>
          <w:lang w:val="en-US" w:eastAsia="zh-CN"/>
        </w:rPr>
        <w:t xml:space="preserve">, </w:t>
      </w:r>
      <w:r w:rsidRPr="008D73E8">
        <w:rPr>
          <w:rFonts w:ascii="Times New Roman" w:eastAsia="宋体" w:hAnsi="Times New Roman" w:cs="Times New Roman"/>
          <w:kern w:val="2"/>
          <w:sz w:val="21"/>
          <w:szCs w:val="22"/>
          <w:lang w:val="en-US" w:eastAsia="zh-CN"/>
        </w:rPr>
        <w:t xml:space="preserve">we will </w:t>
      </w:r>
      <w:r w:rsidR="00AC225F">
        <w:rPr>
          <w:rFonts w:ascii="Times New Roman" w:eastAsia="宋体" w:hAnsi="Times New Roman" w:cs="Times New Roman"/>
          <w:kern w:val="2"/>
          <w:sz w:val="21"/>
          <w:szCs w:val="22"/>
          <w:lang w:val="en-US" w:eastAsia="zh-CN"/>
        </w:rPr>
        <w:t>focus</w:t>
      </w:r>
      <w:r w:rsidR="0082496D">
        <w:rPr>
          <w:rFonts w:ascii="Times New Roman" w:eastAsia="宋体" w:hAnsi="Times New Roman" w:cs="Times New Roman"/>
          <w:kern w:val="2"/>
          <w:sz w:val="21"/>
          <w:szCs w:val="22"/>
          <w:lang w:val="en-US" w:eastAsia="zh-CN"/>
        </w:rPr>
        <w:t xml:space="preserve"> on </w:t>
      </w:r>
      <w:r w:rsidR="00BC1B2B">
        <w:rPr>
          <w:rFonts w:ascii="Times New Roman" w:eastAsia="宋体" w:hAnsi="Times New Roman" w:cs="Times New Roman"/>
          <w:kern w:val="2"/>
          <w:sz w:val="21"/>
          <w:szCs w:val="22"/>
          <w:lang w:val="en-US" w:eastAsia="zh-CN"/>
        </w:rPr>
        <w:t xml:space="preserve">further details on </w:t>
      </w:r>
      <w:r w:rsidR="000768C5">
        <w:rPr>
          <w:rFonts w:ascii="Times New Roman" w:eastAsia="宋体" w:hAnsi="Times New Roman" w:cs="Times New Roman"/>
          <w:kern w:val="2"/>
          <w:sz w:val="21"/>
          <w:szCs w:val="22"/>
          <w:lang w:val="en-US" w:eastAsia="zh-CN"/>
        </w:rPr>
        <w:t xml:space="preserve">sidelink DRX </w:t>
      </w:r>
      <w:r w:rsidR="0082496D">
        <w:rPr>
          <w:rFonts w:ascii="Times New Roman" w:eastAsia="宋体" w:hAnsi="Times New Roman" w:cs="Times New Roman"/>
          <w:kern w:val="2"/>
          <w:sz w:val="21"/>
          <w:szCs w:val="22"/>
          <w:lang w:val="en-US" w:eastAsia="zh-CN"/>
        </w:rPr>
        <w:t xml:space="preserve">design specific </w:t>
      </w:r>
      <w:r w:rsidR="000768C5">
        <w:rPr>
          <w:rFonts w:ascii="Times New Roman" w:eastAsia="宋体" w:hAnsi="Times New Roman" w:cs="Times New Roman"/>
          <w:kern w:val="2"/>
          <w:sz w:val="21"/>
          <w:szCs w:val="22"/>
          <w:lang w:val="en-US" w:eastAsia="zh-CN"/>
        </w:rPr>
        <w:t xml:space="preserve">for </w:t>
      </w:r>
      <w:r w:rsidR="00AC225F">
        <w:rPr>
          <w:rFonts w:ascii="Times New Roman" w:eastAsia="宋体" w:hAnsi="Times New Roman" w:cs="Times New Roman"/>
          <w:kern w:val="2"/>
          <w:sz w:val="21"/>
          <w:szCs w:val="22"/>
          <w:lang w:val="en-US" w:eastAsia="zh-CN"/>
        </w:rPr>
        <w:t>broadcast/groupcast</w:t>
      </w:r>
      <w:r w:rsidR="0082496D">
        <w:rPr>
          <w:rFonts w:ascii="Times New Roman" w:eastAsia="宋体" w:hAnsi="Times New Roman" w:cs="Times New Roman"/>
          <w:kern w:val="2"/>
          <w:sz w:val="21"/>
          <w:szCs w:val="22"/>
          <w:lang w:val="en-US" w:eastAsia="zh-CN"/>
        </w:rPr>
        <w:t>,</w:t>
      </w:r>
      <w:r w:rsidRPr="008D73E8">
        <w:rPr>
          <w:rFonts w:ascii="Times New Roman" w:eastAsia="宋体" w:hAnsi="Times New Roman" w:cs="Times New Roman"/>
          <w:kern w:val="2"/>
          <w:sz w:val="21"/>
          <w:szCs w:val="22"/>
          <w:lang w:val="en-US" w:eastAsia="zh-CN"/>
        </w:rPr>
        <w:t xml:space="preserve"> and provide corresponding observations and proposals</w:t>
      </w:r>
      <w:r w:rsidR="00A25937">
        <w:rPr>
          <w:rFonts w:ascii="Times New Roman" w:eastAsia="宋体" w:hAnsi="Times New Roman" w:cs="Times New Roman"/>
          <w:kern w:val="2"/>
          <w:sz w:val="21"/>
          <w:szCs w:val="22"/>
          <w:lang w:val="en-US" w:eastAsia="zh-CN"/>
        </w:rPr>
        <w:t xml:space="preserve"> on the left-overs</w:t>
      </w:r>
      <w:r w:rsidRPr="008D73E8">
        <w:rPr>
          <w:rFonts w:ascii="Times New Roman" w:eastAsia="宋体" w:hAnsi="Times New Roman" w:cs="Times New Roman"/>
          <w:kern w:val="2"/>
          <w:sz w:val="21"/>
          <w:szCs w:val="22"/>
          <w:lang w:val="en-US" w:eastAsia="zh-CN"/>
        </w:rPr>
        <w:t>.</w:t>
      </w:r>
    </w:p>
    <w:p w14:paraId="3C84774C" w14:textId="050A2192" w:rsidR="0027799B" w:rsidRPr="00441E56" w:rsidRDefault="00C27D7C" w:rsidP="00EA6418">
      <w:pPr>
        <w:pStyle w:val="1"/>
        <w:numPr>
          <w:ilvl w:val="0"/>
          <w:numId w:val="2"/>
        </w:numPr>
        <w:tabs>
          <w:tab w:val="clear" w:pos="432"/>
        </w:tabs>
        <w:ind w:left="567" w:hanging="567"/>
        <w:rPr>
          <w:rFonts w:ascii="Arial" w:eastAsia="MS Mincho" w:hAnsi="Arial" w:cs="Times New Roman"/>
          <w:lang w:eastAsia="zh-CN"/>
        </w:rPr>
      </w:pPr>
      <w:r>
        <w:rPr>
          <w:rFonts w:ascii="Arial" w:eastAsia="MS Mincho" w:hAnsi="Arial" w:cs="Times New Roman"/>
          <w:lang w:eastAsia="zh-CN"/>
        </w:rPr>
        <w:t>Discussion</w:t>
      </w:r>
    </w:p>
    <w:p w14:paraId="06E1774C" w14:textId="56A62CAF" w:rsidR="00652517" w:rsidRPr="0039064A" w:rsidRDefault="00652517" w:rsidP="005D1591">
      <w:pPr>
        <w:pStyle w:val="2"/>
        <w:ind w:hanging="283"/>
        <w:rPr>
          <w:rFonts w:ascii="Arial" w:hAnsi="Arial" w:cs="Arial"/>
          <w:lang w:val="en-US" w:eastAsia="ja-JP"/>
        </w:rPr>
      </w:pPr>
      <w:r w:rsidRPr="0039064A">
        <w:rPr>
          <w:rFonts w:ascii="Arial" w:hAnsi="Arial" w:cs="Arial"/>
          <w:lang w:val="en-US" w:eastAsia="ja-JP"/>
        </w:rPr>
        <w:t xml:space="preserve">SL DRX </w:t>
      </w:r>
      <w:r w:rsidR="009F23A0" w:rsidRPr="0039064A">
        <w:rPr>
          <w:rFonts w:ascii="Arial" w:hAnsi="Arial" w:cs="Arial"/>
          <w:lang w:val="en-US" w:eastAsia="ja-JP"/>
        </w:rPr>
        <w:t>configuration</w:t>
      </w:r>
      <w:r w:rsidR="00CB2F5E" w:rsidRPr="0039064A">
        <w:rPr>
          <w:rFonts w:ascii="Arial" w:hAnsi="Arial" w:cs="Arial"/>
          <w:lang w:val="en-US" w:eastAsia="ja-JP"/>
        </w:rPr>
        <w:t xml:space="preserve"> derivation</w:t>
      </w:r>
    </w:p>
    <w:p w14:paraId="5615FD3A" w14:textId="41D63C34" w:rsidR="008D73E8" w:rsidRPr="00667B72" w:rsidRDefault="00667B72" w:rsidP="002F4E33">
      <w:pPr>
        <w:widowControl w:val="0"/>
        <w:jc w:val="both"/>
        <w:rPr>
          <w:rFonts w:ascii="Times New Roman" w:eastAsia="宋体" w:hAnsi="Times New Roman"/>
          <w:sz w:val="21"/>
          <w:szCs w:val="21"/>
          <w:lang w:val="en-US" w:eastAsia="zh-CN"/>
        </w:rPr>
      </w:pPr>
      <w:r>
        <w:rPr>
          <w:rFonts w:ascii="Times New Roman" w:eastAsia="宋体" w:hAnsi="Times New Roman" w:cs="Times New Roman"/>
          <w:kern w:val="2"/>
          <w:sz w:val="21"/>
          <w:szCs w:val="22"/>
          <w:lang w:val="en-US" w:eastAsia="zh-CN"/>
        </w:rPr>
        <w:t xml:space="preserve">In RAN2#113-e meeting, we reached the agreement that </w:t>
      </w:r>
      <w:r>
        <w:rPr>
          <w:rFonts w:ascii="Times New Roman" w:eastAsia="宋体" w:hAnsi="Times New Roman"/>
          <w:sz w:val="21"/>
          <w:szCs w:val="21"/>
          <w:lang w:val="en-US" w:eastAsia="zh-CN"/>
        </w:rPr>
        <w:t>TX-UE/RX-UE can obtain DRX configuration from pre-configuration for OOC case and TX-UE/RX-UE can obtain DRX configuration from SIB for IC case</w:t>
      </w:r>
      <w:r>
        <w:rPr>
          <w:rFonts w:ascii="Times New Roman" w:eastAsia="宋体" w:hAnsi="Times New Roman" w:hint="eastAsia"/>
          <w:sz w:val="21"/>
          <w:szCs w:val="21"/>
          <w:lang w:val="en-US" w:eastAsia="zh-CN"/>
        </w:rPr>
        <w:t>.</w:t>
      </w:r>
      <w:r>
        <w:rPr>
          <w:rFonts w:ascii="Times New Roman" w:eastAsia="宋体" w:hAnsi="Times New Roman"/>
          <w:sz w:val="21"/>
          <w:szCs w:val="21"/>
          <w:lang w:val="en-US" w:eastAsia="zh-CN"/>
        </w:rPr>
        <w:t xml:space="preserve"> </w:t>
      </w:r>
      <w:r w:rsidR="00A86600">
        <w:rPr>
          <w:rFonts w:ascii="Times New Roman" w:eastAsia="宋体" w:hAnsi="Times New Roman"/>
          <w:sz w:val="21"/>
          <w:szCs w:val="21"/>
          <w:lang w:val="en-US" w:eastAsia="zh-CN"/>
        </w:rPr>
        <w:t>To support</w:t>
      </w:r>
      <w:r w:rsidR="00A86600" w:rsidRPr="00A86600">
        <w:rPr>
          <w:rFonts w:ascii="Times New Roman" w:eastAsia="宋体" w:hAnsi="Times New Roman"/>
          <w:sz w:val="21"/>
          <w:szCs w:val="21"/>
          <w:lang w:val="en-US" w:eastAsia="zh-CN"/>
        </w:rPr>
        <w:t xml:space="preserve"> </w:t>
      </w:r>
      <w:r w:rsidR="00A86600" w:rsidRPr="00C06D80">
        <w:rPr>
          <w:rFonts w:ascii="Times New Roman" w:eastAsia="宋体" w:hAnsi="Times New Roman"/>
          <w:sz w:val="21"/>
          <w:szCs w:val="21"/>
          <w:lang w:val="en-US" w:eastAsia="zh-CN"/>
        </w:rPr>
        <w:t>multiple sets of DRX configurations (beyond just cast type)</w:t>
      </w:r>
      <w:r w:rsidR="00A86600">
        <w:rPr>
          <w:rFonts w:ascii="Times New Roman" w:eastAsia="宋体" w:hAnsi="Times New Roman"/>
          <w:sz w:val="21"/>
          <w:szCs w:val="21"/>
          <w:lang w:val="en-US" w:eastAsia="zh-CN"/>
        </w:rPr>
        <w:t xml:space="preserve"> for </w:t>
      </w:r>
      <w:r w:rsidR="007A5A69">
        <w:rPr>
          <w:rFonts w:ascii="Times New Roman" w:eastAsia="宋体" w:hAnsi="Times New Roman"/>
          <w:sz w:val="21"/>
          <w:szCs w:val="21"/>
          <w:lang w:val="en-US" w:eastAsia="zh-CN"/>
        </w:rPr>
        <w:t xml:space="preserve">SL </w:t>
      </w:r>
      <w:r w:rsidR="00A86600">
        <w:rPr>
          <w:rFonts w:ascii="Times New Roman" w:eastAsia="宋体" w:hAnsi="Times New Roman"/>
          <w:sz w:val="21"/>
          <w:szCs w:val="21"/>
          <w:lang w:val="en-US" w:eastAsia="zh-CN"/>
        </w:rPr>
        <w:t>broadcast/groupcast</w:t>
      </w:r>
      <w:r>
        <w:rPr>
          <w:rFonts w:ascii="Times New Roman" w:eastAsia="宋体" w:hAnsi="Times New Roman"/>
          <w:sz w:val="21"/>
          <w:szCs w:val="21"/>
          <w:lang w:val="en-US" w:eastAsia="zh-CN"/>
        </w:rPr>
        <w:t>,</w:t>
      </w:r>
      <w:r w:rsidRPr="00667B72">
        <w:rPr>
          <w:rFonts w:ascii="Times New Roman" w:eastAsia="宋体" w:hAnsi="Times New Roman"/>
          <w:sz w:val="21"/>
          <w:szCs w:val="21"/>
          <w:lang w:val="en-US" w:eastAsia="zh-CN"/>
        </w:rPr>
        <w:t xml:space="preserve"> </w:t>
      </w:r>
      <w:r w:rsidR="007F0CFB">
        <w:rPr>
          <w:rFonts w:ascii="Times New Roman" w:eastAsia="宋体" w:hAnsi="Times New Roman"/>
          <w:sz w:val="21"/>
          <w:szCs w:val="21"/>
          <w:lang w:val="en-US" w:eastAsia="zh-CN"/>
        </w:rPr>
        <w:t xml:space="preserve">it </w:t>
      </w:r>
      <w:r w:rsidR="007A5A69">
        <w:rPr>
          <w:rFonts w:ascii="Times New Roman" w:eastAsia="宋体" w:hAnsi="Times New Roman"/>
          <w:sz w:val="21"/>
          <w:szCs w:val="21"/>
          <w:lang w:val="en-US" w:eastAsia="zh-CN"/>
        </w:rPr>
        <w:t xml:space="preserve">was </w:t>
      </w:r>
      <w:r w:rsidR="00A86600">
        <w:rPr>
          <w:rFonts w:ascii="Times New Roman" w:eastAsia="宋体" w:hAnsi="Times New Roman"/>
          <w:sz w:val="21"/>
          <w:szCs w:val="21"/>
          <w:lang w:val="en-US" w:eastAsia="zh-CN"/>
        </w:rPr>
        <w:t xml:space="preserve">agreed that </w:t>
      </w:r>
      <w:r w:rsidRPr="00C06D80">
        <w:rPr>
          <w:rFonts w:ascii="Times New Roman" w:eastAsia="宋体" w:hAnsi="Times New Roman"/>
          <w:sz w:val="21"/>
          <w:szCs w:val="21"/>
          <w:lang w:val="en-US" w:eastAsia="zh-CN"/>
        </w:rPr>
        <w:t xml:space="preserve">PQI and/or L2 destination ID </w:t>
      </w:r>
      <w:r w:rsidR="007A5A69">
        <w:rPr>
          <w:rFonts w:ascii="Times New Roman" w:eastAsia="宋体" w:hAnsi="Times New Roman"/>
          <w:sz w:val="21"/>
          <w:szCs w:val="21"/>
          <w:lang w:val="en-US" w:eastAsia="zh-CN"/>
        </w:rPr>
        <w:t>can be considered to</w:t>
      </w:r>
      <w:r w:rsidRPr="00C06D80">
        <w:rPr>
          <w:rFonts w:ascii="Times New Roman" w:eastAsia="宋体" w:hAnsi="Times New Roman"/>
          <w:sz w:val="21"/>
          <w:szCs w:val="21"/>
          <w:lang w:val="en-US" w:eastAsia="zh-CN"/>
        </w:rPr>
        <w:t xml:space="preserve"> derive broadcast</w:t>
      </w:r>
      <w:r w:rsidR="007F0CFB">
        <w:rPr>
          <w:rFonts w:ascii="Times New Roman" w:eastAsia="宋体" w:hAnsi="Times New Roman"/>
          <w:sz w:val="21"/>
          <w:szCs w:val="21"/>
          <w:lang w:val="en-US" w:eastAsia="zh-CN"/>
        </w:rPr>
        <w:t xml:space="preserve"> and groupcast</w:t>
      </w:r>
      <w:r w:rsidRPr="00C06D80">
        <w:rPr>
          <w:rFonts w:ascii="Times New Roman" w:eastAsia="宋体" w:hAnsi="Times New Roman"/>
          <w:sz w:val="21"/>
          <w:szCs w:val="21"/>
          <w:lang w:val="en-US" w:eastAsia="zh-CN"/>
        </w:rPr>
        <w:t xml:space="preserve"> DRX configuration</w:t>
      </w:r>
      <w:r>
        <w:rPr>
          <w:rFonts w:ascii="Times New Roman" w:eastAsia="宋体" w:hAnsi="Times New Roman"/>
          <w:sz w:val="21"/>
          <w:szCs w:val="21"/>
          <w:lang w:val="en-US" w:eastAsia="zh-CN"/>
        </w:rPr>
        <w:t>. As the PQI is</w:t>
      </w:r>
      <w:bookmarkStart w:id="20" w:name="OLE_LINK64"/>
      <w:bookmarkStart w:id="21" w:name="OLE_LINK65"/>
      <w:r>
        <w:rPr>
          <w:rFonts w:ascii="Times New Roman" w:eastAsia="宋体" w:hAnsi="Times New Roman"/>
          <w:sz w:val="21"/>
          <w:szCs w:val="21"/>
          <w:lang w:val="en-US" w:eastAsia="zh-CN"/>
        </w:rPr>
        <w:t xml:space="preserve"> </w:t>
      </w:r>
      <w:r w:rsidR="007F0CFB">
        <w:rPr>
          <w:rFonts w:ascii="Times New Roman" w:eastAsia="宋体" w:hAnsi="Times New Roman"/>
          <w:sz w:val="21"/>
          <w:szCs w:val="21"/>
          <w:lang w:val="en-US" w:eastAsia="zh-CN"/>
        </w:rPr>
        <w:t>closely</w:t>
      </w:r>
      <w:bookmarkEnd w:id="20"/>
      <w:bookmarkEnd w:id="21"/>
      <w:r w:rsidR="00A86600">
        <w:rPr>
          <w:rFonts w:ascii="Times New Roman" w:eastAsia="宋体" w:hAnsi="Times New Roman"/>
          <w:sz w:val="21"/>
          <w:szCs w:val="21"/>
          <w:lang w:val="en-US" w:eastAsia="zh-CN"/>
        </w:rPr>
        <w:t xml:space="preserve"> </w:t>
      </w:r>
      <w:r>
        <w:rPr>
          <w:rFonts w:ascii="Times New Roman" w:eastAsia="宋体" w:hAnsi="Times New Roman"/>
          <w:sz w:val="21"/>
          <w:szCs w:val="21"/>
          <w:lang w:val="en-US" w:eastAsia="zh-CN"/>
        </w:rPr>
        <w:t>related to service requirements (e.g. priority and PDB</w:t>
      </w:r>
      <w:r>
        <w:rPr>
          <w:rFonts w:ascii="Times New Roman" w:eastAsia="宋体" w:hAnsi="Times New Roman" w:hint="eastAsia"/>
          <w:sz w:val="21"/>
          <w:szCs w:val="21"/>
          <w:lang w:val="en-US" w:eastAsia="zh-CN"/>
        </w:rPr>
        <w:t>),</w:t>
      </w:r>
      <w:r>
        <w:rPr>
          <w:rFonts w:ascii="Times New Roman" w:eastAsia="宋体" w:hAnsi="Times New Roman"/>
          <w:sz w:val="21"/>
          <w:szCs w:val="21"/>
          <w:lang w:val="en-US" w:eastAsia="zh-CN"/>
        </w:rPr>
        <w:t xml:space="preserve"> </w:t>
      </w:r>
      <w:r w:rsidR="007A5A69">
        <w:rPr>
          <w:rFonts w:ascii="Times New Roman" w:eastAsia="宋体" w:hAnsi="Times New Roman"/>
          <w:sz w:val="21"/>
          <w:szCs w:val="21"/>
          <w:lang w:val="en-US" w:eastAsia="zh-CN"/>
        </w:rPr>
        <w:t xml:space="preserve">it can </w:t>
      </w:r>
      <w:r>
        <w:rPr>
          <w:rFonts w:ascii="Times New Roman" w:eastAsia="宋体" w:hAnsi="Times New Roman"/>
          <w:sz w:val="21"/>
          <w:szCs w:val="21"/>
          <w:lang w:val="en-US" w:eastAsia="zh-CN"/>
        </w:rPr>
        <w:t xml:space="preserve">have </w:t>
      </w:r>
      <w:r w:rsidR="007A5A69">
        <w:rPr>
          <w:rFonts w:ascii="Times New Roman" w:eastAsia="宋体" w:hAnsi="Times New Roman"/>
          <w:sz w:val="21"/>
          <w:szCs w:val="21"/>
          <w:lang w:val="en-US" w:eastAsia="zh-CN"/>
        </w:rPr>
        <w:t xml:space="preserve">clear </w:t>
      </w:r>
      <w:r>
        <w:rPr>
          <w:rFonts w:ascii="Times New Roman" w:eastAsia="宋体" w:hAnsi="Times New Roman"/>
          <w:sz w:val="21"/>
          <w:szCs w:val="21"/>
          <w:lang w:val="en-US" w:eastAsia="zh-CN"/>
        </w:rPr>
        <w:t>impact</w:t>
      </w:r>
      <w:r w:rsidR="007A5A69">
        <w:rPr>
          <w:rFonts w:ascii="Times New Roman" w:eastAsia="宋体" w:hAnsi="Times New Roman"/>
          <w:sz w:val="21"/>
          <w:szCs w:val="21"/>
          <w:lang w:val="en-US" w:eastAsia="zh-CN"/>
        </w:rPr>
        <w:t>s</w:t>
      </w:r>
      <w:r>
        <w:rPr>
          <w:rFonts w:ascii="Times New Roman" w:eastAsia="宋体" w:hAnsi="Times New Roman"/>
          <w:sz w:val="21"/>
          <w:szCs w:val="21"/>
          <w:lang w:val="en-US" w:eastAsia="zh-CN"/>
        </w:rPr>
        <w:t xml:space="preserve"> on DRX configuration</w:t>
      </w:r>
      <w:r w:rsidR="007A5A69">
        <w:rPr>
          <w:rFonts w:ascii="Times New Roman" w:eastAsia="宋体" w:hAnsi="Times New Roman"/>
          <w:sz w:val="21"/>
          <w:szCs w:val="21"/>
          <w:lang w:val="en-US" w:eastAsia="zh-CN"/>
        </w:rPr>
        <w:t>s</w:t>
      </w:r>
      <w:r>
        <w:rPr>
          <w:rFonts w:ascii="Times New Roman" w:eastAsia="宋体" w:hAnsi="Times New Roman"/>
          <w:sz w:val="21"/>
          <w:szCs w:val="21"/>
          <w:lang w:val="en-US" w:eastAsia="zh-CN"/>
        </w:rPr>
        <w:t xml:space="preserve"> (e.g. the on-duration time and DRX cycle</w:t>
      </w:r>
      <w:r w:rsidR="00103F66">
        <w:rPr>
          <w:rFonts w:ascii="Times New Roman" w:eastAsia="宋体" w:hAnsi="Times New Roman"/>
          <w:sz w:val="21"/>
          <w:szCs w:val="21"/>
          <w:lang w:val="en-US" w:eastAsia="zh-CN"/>
        </w:rPr>
        <w:t>)</w:t>
      </w:r>
      <w:r w:rsidR="007B07D7">
        <w:rPr>
          <w:rFonts w:ascii="Times New Roman" w:eastAsia="宋体" w:hAnsi="Times New Roman" w:hint="eastAsia"/>
          <w:sz w:val="21"/>
          <w:szCs w:val="21"/>
          <w:lang w:val="en-US" w:eastAsia="zh-CN"/>
        </w:rPr>
        <w:t>.</w:t>
      </w:r>
      <w:r w:rsidR="00A86600">
        <w:rPr>
          <w:rFonts w:ascii="Times New Roman" w:eastAsia="宋体" w:hAnsi="Times New Roman"/>
          <w:sz w:val="21"/>
          <w:szCs w:val="21"/>
          <w:lang w:val="en-US" w:eastAsia="zh-CN"/>
        </w:rPr>
        <w:t xml:space="preserve"> </w:t>
      </w:r>
      <w:r w:rsidR="007B07D7">
        <w:rPr>
          <w:rFonts w:ascii="Times New Roman" w:eastAsia="宋体" w:hAnsi="Times New Roman"/>
          <w:sz w:val="21"/>
          <w:szCs w:val="21"/>
          <w:lang w:val="en-US" w:eastAsia="zh-CN"/>
        </w:rPr>
        <w:t>M</w:t>
      </w:r>
      <w:r w:rsidR="00D27B91">
        <w:rPr>
          <w:rFonts w:ascii="Times New Roman" w:eastAsia="宋体" w:hAnsi="Times New Roman"/>
          <w:sz w:val="21"/>
          <w:szCs w:val="21"/>
          <w:lang w:val="en-US" w:eastAsia="zh-CN"/>
        </w:rPr>
        <w:t>oreover</w:t>
      </w:r>
      <w:r w:rsidR="007B07D7">
        <w:rPr>
          <w:rFonts w:ascii="Times New Roman" w:eastAsia="宋体" w:hAnsi="Times New Roman" w:hint="eastAsia"/>
          <w:sz w:val="21"/>
          <w:szCs w:val="21"/>
          <w:lang w:val="en-US" w:eastAsia="zh-CN"/>
        </w:rPr>
        <w:t>,</w:t>
      </w:r>
      <w:r w:rsidR="00A86600">
        <w:rPr>
          <w:rFonts w:ascii="Times New Roman" w:eastAsia="宋体" w:hAnsi="Times New Roman"/>
          <w:sz w:val="21"/>
          <w:szCs w:val="21"/>
          <w:lang w:val="en-US" w:eastAsia="zh-CN"/>
        </w:rPr>
        <w:t xml:space="preserve"> </w:t>
      </w:r>
      <w:r w:rsidR="00773C6B">
        <w:rPr>
          <w:rFonts w:ascii="Times New Roman" w:eastAsia="宋体" w:hAnsi="Times New Roman"/>
          <w:sz w:val="21"/>
          <w:szCs w:val="21"/>
          <w:lang w:val="en-US" w:eastAsia="zh-CN"/>
        </w:rPr>
        <w:t xml:space="preserve">if </w:t>
      </w:r>
      <w:r w:rsidR="004A53A4">
        <w:rPr>
          <w:rFonts w:ascii="Times New Roman" w:eastAsia="宋体" w:hAnsi="Times New Roman"/>
          <w:sz w:val="21"/>
          <w:szCs w:val="21"/>
          <w:lang w:val="en-US" w:eastAsia="zh-CN"/>
        </w:rPr>
        <w:t xml:space="preserve">only </w:t>
      </w:r>
      <w:r w:rsidR="007A5A69">
        <w:rPr>
          <w:rFonts w:ascii="Times New Roman" w:eastAsia="宋体" w:hAnsi="Times New Roman"/>
          <w:sz w:val="21"/>
          <w:szCs w:val="21"/>
          <w:lang w:val="en-US" w:eastAsia="zh-CN"/>
        </w:rPr>
        <w:t xml:space="preserve">the </w:t>
      </w:r>
      <w:r w:rsidR="00773C6B">
        <w:rPr>
          <w:rFonts w:ascii="Times New Roman" w:eastAsia="宋体" w:hAnsi="Times New Roman"/>
          <w:sz w:val="21"/>
          <w:szCs w:val="21"/>
          <w:lang w:val="en-US" w:eastAsia="zh-CN"/>
        </w:rPr>
        <w:t xml:space="preserve">destination ID </w:t>
      </w:r>
      <w:r w:rsidR="007A5A69">
        <w:rPr>
          <w:rFonts w:ascii="Times New Roman" w:eastAsia="宋体" w:hAnsi="Times New Roman"/>
          <w:sz w:val="21"/>
          <w:szCs w:val="21"/>
          <w:lang w:val="en-US" w:eastAsia="zh-CN"/>
        </w:rPr>
        <w:t xml:space="preserve">is used </w:t>
      </w:r>
      <w:r w:rsidR="00773C6B">
        <w:rPr>
          <w:rFonts w:ascii="Times New Roman" w:eastAsia="宋体" w:hAnsi="Times New Roman"/>
          <w:sz w:val="21"/>
          <w:szCs w:val="21"/>
          <w:lang w:val="en-US" w:eastAsia="zh-CN"/>
        </w:rPr>
        <w:t xml:space="preserve">to derive DRX configuration, </w:t>
      </w:r>
      <w:r w:rsidR="00A86600">
        <w:rPr>
          <w:rFonts w:ascii="Times New Roman" w:eastAsia="宋体" w:hAnsi="Times New Roman"/>
          <w:sz w:val="21"/>
          <w:szCs w:val="21"/>
          <w:lang w:val="en-US" w:eastAsia="zh-CN"/>
        </w:rPr>
        <w:t xml:space="preserve">NW cannot directly </w:t>
      </w:r>
      <w:r w:rsidR="00A25937">
        <w:rPr>
          <w:rFonts w:ascii="Times New Roman" w:eastAsia="宋体" w:hAnsi="Times New Roman"/>
          <w:sz w:val="21"/>
          <w:szCs w:val="21"/>
          <w:lang w:val="en-US" w:eastAsia="zh-CN"/>
        </w:rPr>
        <w:t xml:space="preserve">obtain </w:t>
      </w:r>
      <w:r w:rsidR="007A5A69">
        <w:rPr>
          <w:rFonts w:ascii="Times New Roman" w:eastAsia="宋体" w:hAnsi="Times New Roman"/>
          <w:sz w:val="21"/>
          <w:szCs w:val="21"/>
          <w:lang w:val="en-US" w:eastAsia="zh-CN"/>
        </w:rPr>
        <w:t>the intended information</w:t>
      </w:r>
      <w:r w:rsidR="00A86600">
        <w:rPr>
          <w:rFonts w:ascii="Times New Roman" w:eastAsia="宋体" w:hAnsi="Times New Roman"/>
          <w:sz w:val="21"/>
          <w:szCs w:val="21"/>
          <w:lang w:val="en-US" w:eastAsia="zh-CN"/>
        </w:rPr>
        <w:t xml:space="preserve"> (e.g. service type, QoS requirements) </w:t>
      </w:r>
      <w:r w:rsidR="007A5A69">
        <w:rPr>
          <w:rFonts w:ascii="Times New Roman" w:eastAsia="宋体" w:hAnsi="Times New Roman"/>
          <w:sz w:val="21"/>
          <w:szCs w:val="21"/>
          <w:lang w:val="en-US" w:eastAsia="zh-CN"/>
        </w:rPr>
        <w:t xml:space="preserve">from the </w:t>
      </w:r>
      <w:r w:rsidR="00A86600">
        <w:rPr>
          <w:rFonts w:ascii="Times New Roman" w:eastAsia="宋体" w:hAnsi="Times New Roman"/>
          <w:sz w:val="21"/>
          <w:szCs w:val="21"/>
          <w:lang w:val="en-US" w:eastAsia="zh-CN"/>
        </w:rPr>
        <w:t xml:space="preserve">destination </w:t>
      </w:r>
      <w:r w:rsidR="007A5A69">
        <w:rPr>
          <w:rFonts w:ascii="Times New Roman" w:eastAsia="宋体" w:hAnsi="Times New Roman"/>
          <w:sz w:val="21"/>
          <w:szCs w:val="21"/>
          <w:lang w:val="en-US" w:eastAsia="zh-CN"/>
        </w:rPr>
        <w:t xml:space="preserve">ID, </w:t>
      </w:r>
      <w:r w:rsidR="00773C6B">
        <w:rPr>
          <w:rFonts w:ascii="Times New Roman" w:eastAsia="宋体" w:hAnsi="Times New Roman"/>
          <w:sz w:val="21"/>
          <w:szCs w:val="21"/>
          <w:lang w:val="en-US" w:eastAsia="zh-CN"/>
        </w:rPr>
        <w:t>especially for RRC_IDLE</w:t>
      </w:r>
      <w:r w:rsidR="00773C6B">
        <w:rPr>
          <w:rFonts w:ascii="Times New Roman" w:eastAsia="宋体" w:hAnsi="Times New Roman" w:hint="eastAsia"/>
          <w:sz w:val="21"/>
          <w:szCs w:val="21"/>
          <w:lang w:val="en-US" w:eastAsia="zh-CN"/>
        </w:rPr>
        <w:t>/</w:t>
      </w:r>
      <w:r w:rsidR="00773C6B">
        <w:rPr>
          <w:rFonts w:ascii="Times New Roman" w:eastAsia="宋体" w:hAnsi="Times New Roman"/>
          <w:sz w:val="21"/>
          <w:szCs w:val="21"/>
          <w:lang w:val="en-US" w:eastAsia="zh-CN"/>
        </w:rPr>
        <w:t>RRC_INACTIVE</w:t>
      </w:r>
      <w:r w:rsidR="00773C6B">
        <w:rPr>
          <w:rFonts w:ascii="Times New Roman" w:eastAsia="宋体" w:hAnsi="Times New Roman" w:hint="eastAsia"/>
          <w:sz w:val="21"/>
          <w:szCs w:val="21"/>
          <w:lang w:val="en-US" w:eastAsia="zh-CN"/>
        </w:rPr>
        <w:t>/</w:t>
      </w:r>
      <w:r w:rsidR="00773C6B">
        <w:rPr>
          <w:rFonts w:ascii="Times New Roman" w:eastAsia="宋体" w:hAnsi="Times New Roman"/>
          <w:sz w:val="21"/>
          <w:szCs w:val="21"/>
          <w:lang w:val="en-US" w:eastAsia="zh-CN"/>
        </w:rPr>
        <w:t>OOC case</w:t>
      </w:r>
      <w:r w:rsidR="007A5A69">
        <w:rPr>
          <w:rFonts w:ascii="Times New Roman" w:eastAsia="宋体" w:hAnsi="Times New Roman"/>
          <w:sz w:val="21"/>
          <w:szCs w:val="21"/>
          <w:lang w:val="en-US" w:eastAsia="zh-CN"/>
        </w:rPr>
        <w:t xml:space="preserve">, and this </w:t>
      </w:r>
      <w:r w:rsidR="007F0CFB">
        <w:rPr>
          <w:rFonts w:ascii="Times New Roman" w:eastAsia="宋体" w:hAnsi="Times New Roman"/>
          <w:sz w:val="21"/>
          <w:szCs w:val="21"/>
          <w:lang w:val="en-US" w:eastAsia="zh-CN"/>
        </w:rPr>
        <w:t>may</w:t>
      </w:r>
      <w:r w:rsidR="00D27B91">
        <w:rPr>
          <w:rFonts w:ascii="Times New Roman" w:eastAsia="宋体" w:hAnsi="Times New Roman"/>
          <w:sz w:val="21"/>
          <w:szCs w:val="21"/>
          <w:lang w:val="en-US" w:eastAsia="zh-CN"/>
        </w:rPr>
        <w:t xml:space="preserve"> </w:t>
      </w:r>
      <w:r w:rsidR="007A5A69">
        <w:rPr>
          <w:rFonts w:ascii="Times New Roman" w:eastAsia="宋体" w:hAnsi="Times New Roman"/>
          <w:sz w:val="21"/>
          <w:szCs w:val="21"/>
          <w:lang w:val="en-US" w:eastAsia="zh-CN"/>
        </w:rPr>
        <w:t xml:space="preserve">further </w:t>
      </w:r>
      <w:r w:rsidR="00D27B91">
        <w:rPr>
          <w:rFonts w:ascii="Times New Roman" w:eastAsia="宋体" w:hAnsi="Times New Roman"/>
          <w:sz w:val="21"/>
          <w:szCs w:val="21"/>
          <w:lang w:val="en-US" w:eastAsia="zh-CN"/>
        </w:rPr>
        <w:t xml:space="preserve">lead to </w:t>
      </w:r>
      <w:r w:rsidR="00D27B91" w:rsidRPr="00D27B91">
        <w:rPr>
          <w:rFonts w:ascii="Times New Roman" w:eastAsia="宋体" w:hAnsi="Times New Roman"/>
          <w:sz w:val="21"/>
          <w:szCs w:val="21"/>
          <w:lang w:val="en-US" w:eastAsia="zh-CN"/>
        </w:rPr>
        <w:t>unsuitable</w:t>
      </w:r>
      <w:r w:rsidR="00D27B91">
        <w:rPr>
          <w:rFonts w:ascii="Times New Roman" w:eastAsia="宋体" w:hAnsi="Times New Roman"/>
          <w:sz w:val="21"/>
          <w:szCs w:val="21"/>
          <w:lang w:val="en-US" w:eastAsia="zh-CN"/>
        </w:rPr>
        <w:t xml:space="preserve"> DRX configuration provided by NW.</w:t>
      </w:r>
      <w:r w:rsidR="00A86600">
        <w:rPr>
          <w:rFonts w:ascii="Times New Roman" w:eastAsia="宋体" w:hAnsi="Times New Roman"/>
          <w:sz w:val="21"/>
          <w:szCs w:val="21"/>
          <w:lang w:val="en-US" w:eastAsia="zh-CN"/>
        </w:rPr>
        <w:t xml:space="preserve"> </w:t>
      </w:r>
      <w:r w:rsidR="00D27B91">
        <w:rPr>
          <w:rFonts w:ascii="Times New Roman" w:eastAsia="宋体" w:hAnsi="Times New Roman"/>
          <w:sz w:val="21"/>
          <w:szCs w:val="21"/>
          <w:lang w:val="en-US" w:eastAsia="zh-CN"/>
        </w:rPr>
        <w:t>T</w:t>
      </w:r>
      <w:r w:rsidR="00A86600">
        <w:rPr>
          <w:rFonts w:ascii="Times New Roman" w:eastAsia="宋体" w:hAnsi="Times New Roman"/>
          <w:sz w:val="21"/>
          <w:szCs w:val="21"/>
          <w:lang w:val="en-US" w:eastAsia="zh-CN"/>
        </w:rPr>
        <w:t xml:space="preserve">herefore it is </w:t>
      </w:r>
      <w:r w:rsidR="00D27B91">
        <w:rPr>
          <w:rFonts w:ascii="Times New Roman" w:eastAsia="宋体" w:hAnsi="Times New Roman"/>
          <w:sz w:val="21"/>
          <w:szCs w:val="21"/>
          <w:lang w:val="en-US" w:eastAsia="zh-CN"/>
        </w:rPr>
        <w:t>suggested</w:t>
      </w:r>
      <w:r w:rsidR="00A86600">
        <w:rPr>
          <w:rFonts w:ascii="Times New Roman" w:eastAsia="宋体" w:hAnsi="Times New Roman"/>
          <w:sz w:val="21"/>
          <w:szCs w:val="21"/>
          <w:lang w:val="en-US" w:eastAsia="zh-CN"/>
        </w:rPr>
        <w:t xml:space="preserve"> to use PQI to derive groupcast and broadcast DRX configuration</w:t>
      </w:r>
      <w:r w:rsidR="00D52C3C">
        <w:rPr>
          <w:rFonts w:ascii="Times New Roman" w:eastAsia="宋体" w:hAnsi="Times New Roman"/>
          <w:sz w:val="21"/>
          <w:szCs w:val="21"/>
          <w:lang w:val="en-US" w:eastAsia="zh-CN"/>
        </w:rPr>
        <w:t xml:space="preserve"> used by the UE</w:t>
      </w:r>
      <w:r w:rsidR="00A86600">
        <w:rPr>
          <w:rFonts w:ascii="Times New Roman" w:eastAsia="宋体" w:hAnsi="Times New Roman"/>
          <w:sz w:val="21"/>
          <w:szCs w:val="21"/>
          <w:lang w:val="en-US" w:eastAsia="zh-CN"/>
        </w:rPr>
        <w:t>.</w:t>
      </w:r>
    </w:p>
    <w:p w14:paraId="05F75F83" w14:textId="63E1493D" w:rsidR="00D27B91" w:rsidRDefault="00D27B91" w:rsidP="002F4E33">
      <w:pPr>
        <w:jc w:val="both"/>
        <w:rPr>
          <w:rFonts w:ascii="Times New Roman" w:eastAsia="宋体" w:hAnsi="Times New Roman" w:cs="Times New Roman"/>
          <w:b/>
          <w:kern w:val="2"/>
          <w:sz w:val="21"/>
          <w:szCs w:val="21"/>
          <w:lang w:val="en-US" w:eastAsia="zh-CN"/>
        </w:rPr>
      </w:pPr>
      <w:bookmarkStart w:id="22" w:name="OLE_LINK61"/>
      <w:bookmarkStart w:id="23" w:name="OLE_LINK62"/>
      <w:bookmarkStart w:id="24" w:name="OLE_LINK85"/>
      <w:r w:rsidRPr="008D73E8">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PQI is used to derive </w:t>
      </w:r>
      <w:r w:rsidR="007F0CFB">
        <w:rPr>
          <w:rFonts w:ascii="Times New Roman" w:eastAsia="宋体" w:hAnsi="Times New Roman" w:cs="Times New Roman"/>
          <w:b/>
          <w:kern w:val="2"/>
          <w:sz w:val="21"/>
          <w:szCs w:val="21"/>
          <w:lang w:val="en-US" w:eastAsia="zh-CN"/>
        </w:rPr>
        <w:t xml:space="preserve">broadcast and groupcast </w:t>
      </w:r>
      <w:r>
        <w:rPr>
          <w:rFonts w:ascii="Times New Roman" w:eastAsia="宋体" w:hAnsi="Times New Roman" w:cs="Times New Roman"/>
          <w:b/>
          <w:kern w:val="2"/>
          <w:sz w:val="21"/>
          <w:szCs w:val="21"/>
          <w:lang w:val="en-US" w:eastAsia="zh-CN"/>
        </w:rPr>
        <w:t>DRX configuration</w:t>
      </w:r>
      <w:r w:rsidR="00D52C3C">
        <w:rPr>
          <w:rFonts w:ascii="Times New Roman" w:eastAsia="宋体" w:hAnsi="Times New Roman" w:cs="Times New Roman"/>
          <w:b/>
          <w:kern w:val="2"/>
          <w:sz w:val="21"/>
          <w:szCs w:val="21"/>
          <w:lang w:val="en-US" w:eastAsia="zh-CN"/>
        </w:rPr>
        <w:t xml:space="preserve"> used by the UE</w:t>
      </w:r>
      <w:r>
        <w:rPr>
          <w:rFonts w:ascii="Times New Roman" w:eastAsia="宋体" w:hAnsi="Times New Roman" w:cs="Times New Roman"/>
          <w:b/>
          <w:kern w:val="2"/>
          <w:sz w:val="21"/>
          <w:szCs w:val="21"/>
          <w:lang w:val="en-US" w:eastAsia="zh-CN"/>
        </w:rPr>
        <w:t>.</w:t>
      </w:r>
      <w:r w:rsidR="00BB1703">
        <w:rPr>
          <w:rFonts w:ascii="Times New Roman" w:eastAsia="宋体" w:hAnsi="Times New Roman" w:cs="Times New Roman"/>
          <w:b/>
          <w:kern w:val="2"/>
          <w:sz w:val="21"/>
          <w:szCs w:val="21"/>
          <w:lang w:val="en-US" w:eastAsia="zh-CN"/>
        </w:rPr>
        <w:t xml:space="preserve"> </w:t>
      </w:r>
    </w:p>
    <w:bookmarkEnd w:id="22"/>
    <w:bookmarkEnd w:id="23"/>
    <w:bookmarkEnd w:id="24"/>
    <w:p w14:paraId="19EBDEB9" w14:textId="233953D2" w:rsidR="006C6C54" w:rsidRDefault="006C6C54" w:rsidP="00A25937">
      <w:pPr>
        <w:jc w:val="both"/>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A</w:t>
      </w:r>
      <w:r>
        <w:rPr>
          <w:rFonts w:ascii="Times New Roman" w:eastAsia="宋体" w:hAnsi="Times New Roman"/>
          <w:sz w:val="21"/>
          <w:szCs w:val="21"/>
          <w:lang w:val="en-US" w:eastAsia="zh-CN"/>
        </w:rPr>
        <w:t>s there can be one or more PQI</w:t>
      </w:r>
      <w:r w:rsidR="002F4E33">
        <w:rPr>
          <w:rFonts w:ascii="Times New Roman" w:eastAsia="宋体" w:hAnsi="Times New Roman"/>
          <w:sz w:val="21"/>
          <w:szCs w:val="21"/>
          <w:lang w:val="en-US" w:eastAsia="zh-CN"/>
        </w:rPr>
        <w:t>s</w:t>
      </w:r>
      <w:r>
        <w:rPr>
          <w:rFonts w:ascii="Times New Roman" w:eastAsia="宋体" w:hAnsi="Times New Roman"/>
          <w:sz w:val="21"/>
          <w:szCs w:val="21"/>
          <w:lang w:val="en-US" w:eastAsia="zh-CN"/>
        </w:rPr>
        <w:t xml:space="preserve"> </w:t>
      </w:r>
      <w:bookmarkStart w:id="25" w:name="OLE_LINK36"/>
      <w:bookmarkStart w:id="26" w:name="OLE_LINK37"/>
      <w:r>
        <w:rPr>
          <w:rFonts w:ascii="Times New Roman" w:eastAsia="宋体" w:hAnsi="Times New Roman"/>
          <w:sz w:val="21"/>
          <w:szCs w:val="21"/>
          <w:lang w:val="en-US" w:eastAsia="zh-CN"/>
        </w:rPr>
        <w:t xml:space="preserve">within </w:t>
      </w:r>
      <w:r w:rsidR="00046C50">
        <w:rPr>
          <w:rFonts w:ascii="Times New Roman" w:eastAsia="宋体" w:hAnsi="Times New Roman"/>
          <w:sz w:val="21"/>
          <w:szCs w:val="21"/>
          <w:lang w:val="en-US" w:eastAsia="zh-CN"/>
        </w:rPr>
        <w:t xml:space="preserve">a given </w:t>
      </w:r>
      <w:r>
        <w:rPr>
          <w:rFonts w:ascii="Times New Roman" w:eastAsia="宋体" w:hAnsi="Times New Roman"/>
          <w:sz w:val="21"/>
          <w:szCs w:val="21"/>
          <w:lang w:val="en-US" w:eastAsia="zh-CN"/>
        </w:rPr>
        <w:t xml:space="preserve">destination ID for </w:t>
      </w:r>
      <w:r w:rsidR="00046C50">
        <w:rPr>
          <w:rFonts w:ascii="Times New Roman" w:eastAsia="宋体" w:hAnsi="Times New Roman"/>
          <w:sz w:val="21"/>
          <w:szCs w:val="21"/>
          <w:lang w:val="en-US" w:eastAsia="zh-CN"/>
        </w:rPr>
        <w:t xml:space="preserve">SL </w:t>
      </w:r>
      <w:r>
        <w:rPr>
          <w:rFonts w:ascii="Times New Roman" w:eastAsia="宋体" w:hAnsi="Times New Roman"/>
          <w:sz w:val="21"/>
          <w:szCs w:val="21"/>
          <w:lang w:val="en-US" w:eastAsia="zh-CN"/>
        </w:rPr>
        <w:t>broadcast</w:t>
      </w:r>
      <w:r>
        <w:rPr>
          <w:rFonts w:ascii="Times New Roman" w:eastAsia="宋体" w:hAnsi="Times New Roman" w:hint="eastAsia"/>
          <w:sz w:val="21"/>
          <w:szCs w:val="21"/>
          <w:lang w:val="en-US" w:eastAsia="zh-CN"/>
        </w:rPr>
        <w:t>/</w:t>
      </w:r>
      <w:r>
        <w:rPr>
          <w:rFonts w:ascii="Times New Roman" w:eastAsia="宋体" w:hAnsi="Times New Roman"/>
          <w:sz w:val="21"/>
          <w:szCs w:val="21"/>
          <w:lang w:val="en-US" w:eastAsia="zh-CN"/>
        </w:rPr>
        <w:t>groupcast,</w:t>
      </w:r>
      <w:bookmarkEnd w:id="25"/>
      <w:bookmarkEnd w:id="26"/>
      <w:r>
        <w:rPr>
          <w:rFonts w:ascii="Times New Roman" w:eastAsia="宋体" w:hAnsi="Times New Roman"/>
          <w:sz w:val="21"/>
          <w:szCs w:val="21"/>
          <w:lang w:val="en-US" w:eastAsia="zh-CN"/>
        </w:rPr>
        <w:t xml:space="preserve"> therefore, multiple DRX configurations may</w:t>
      </w:r>
      <w:r w:rsidR="00D449A3">
        <w:rPr>
          <w:rFonts w:ascii="Times New Roman" w:eastAsia="宋体" w:hAnsi="Times New Roman"/>
          <w:sz w:val="21"/>
          <w:szCs w:val="21"/>
          <w:lang w:val="en-US" w:eastAsia="zh-CN"/>
        </w:rPr>
        <w:t xml:space="preserve"> </w:t>
      </w:r>
      <w:r>
        <w:rPr>
          <w:rFonts w:ascii="Times New Roman" w:eastAsia="宋体" w:hAnsi="Times New Roman"/>
          <w:sz w:val="21"/>
          <w:szCs w:val="21"/>
          <w:lang w:val="en-US" w:eastAsia="zh-CN"/>
        </w:rPr>
        <w:t xml:space="preserve">be </w:t>
      </w:r>
      <w:r w:rsidR="00046C50">
        <w:rPr>
          <w:rFonts w:ascii="Times New Roman" w:eastAsia="宋体" w:hAnsi="Times New Roman"/>
          <w:sz w:val="21"/>
          <w:szCs w:val="21"/>
          <w:lang w:val="en-US" w:eastAsia="zh-CN"/>
        </w:rPr>
        <w:t>available</w:t>
      </w:r>
      <w:r w:rsidR="008C38A9">
        <w:rPr>
          <w:rFonts w:ascii="Times New Roman" w:eastAsia="宋体" w:hAnsi="Times New Roman"/>
          <w:sz w:val="21"/>
          <w:szCs w:val="21"/>
          <w:lang w:val="en-US" w:eastAsia="zh-CN"/>
        </w:rPr>
        <w:t xml:space="preserve"> for </w:t>
      </w:r>
      <w:r w:rsidR="002F4E33">
        <w:rPr>
          <w:rFonts w:ascii="Times New Roman" w:eastAsia="宋体" w:hAnsi="Times New Roman"/>
          <w:sz w:val="21"/>
          <w:szCs w:val="21"/>
          <w:lang w:val="en-US" w:eastAsia="zh-CN"/>
        </w:rPr>
        <w:t xml:space="preserve">a given </w:t>
      </w:r>
      <w:r w:rsidR="008C38A9">
        <w:rPr>
          <w:rFonts w:ascii="Times New Roman" w:eastAsia="宋体" w:hAnsi="Times New Roman"/>
          <w:sz w:val="21"/>
          <w:szCs w:val="21"/>
          <w:lang w:val="en-US" w:eastAsia="zh-CN"/>
        </w:rPr>
        <w:t>destination ID</w:t>
      </w:r>
      <w:r w:rsidR="00046C50">
        <w:rPr>
          <w:rFonts w:ascii="Times New Roman" w:eastAsia="宋体" w:hAnsi="Times New Roman"/>
          <w:sz w:val="21"/>
          <w:szCs w:val="21"/>
          <w:lang w:val="en-US" w:eastAsia="zh-CN"/>
        </w:rPr>
        <w:t>,</w:t>
      </w:r>
      <w:r w:rsidR="008C38A9">
        <w:rPr>
          <w:rFonts w:ascii="Times New Roman" w:eastAsia="宋体" w:hAnsi="Times New Roman"/>
          <w:sz w:val="21"/>
          <w:szCs w:val="21"/>
          <w:lang w:val="en-US" w:eastAsia="zh-CN"/>
        </w:rPr>
        <w:t xml:space="preserve"> if </w:t>
      </w:r>
      <w:r w:rsidR="00A25937">
        <w:rPr>
          <w:rFonts w:ascii="Times New Roman" w:eastAsia="宋体" w:hAnsi="Times New Roman"/>
          <w:sz w:val="21"/>
          <w:szCs w:val="21"/>
          <w:lang w:val="en-US" w:eastAsia="zh-CN"/>
        </w:rPr>
        <w:t xml:space="preserve">the </w:t>
      </w:r>
      <w:r>
        <w:rPr>
          <w:rFonts w:ascii="Times New Roman" w:eastAsia="宋体" w:hAnsi="Times New Roman"/>
          <w:sz w:val="21"/>
          <w:szCs w:val="21"/>
          <w:lang w:val="en-US" w:eastAsia="zh-CN"/>
        </w:rPr>
        <w:t>PQI is used to derive DRX configuration.</w:t>
      </w:r>
      <w:r w:rsidR="00907EC0">
        <w:rPr>
          <w:rFonts w:ascii="Times New Roman" w:eastAsia="宋体" w:hAnsi="Times New Roman"/>
          <w:sz w:val="21"/>
          <w:szCs w:val="21"/>
          <w:lang w:val="en-US" w:eastAsia="zh-CN"/>
        </w:rPr>
        <w:t xml:space="preserve"> However, </w:t>
      </w:r>
      <w:r w:rsidR="00482D23">
        <w:rPr>
          <w:rFonts w:ascii="Times New Roman" w:eastAsia="宋体" w:hAnsi="Times New Roman"/>
          <w:sz w:val="21"/>
          <w:szCs w:val="21"/>
          <w:lang w:val="en-US" w:eastAsia="zh-CN"/>
        </w:rPr>
        <w:t xml:space="preserve">since </w:t>
      </w:r>
      <w:r w:rsidR="00907EC0">
        <w:rPr>
          <w:rFonts w:ascii="Times New Roman" w:eastAsia="宋体" w:hAnsi="Times New Roman"/>
          <w:sz w:val="21"/>
          <w:szCs w:val="21"/>
          <w:lang w:val="en-US" w:eastAsia="zh-CN"/>
        </w:rPr>
        <w:t xml:space="preserve">SCI only </w:t>
      </w:r>
      <w:r w:rsidR="002F4E33">
        <w:rPr>
          <w:rFonts w:ascii="Times New Roman" w:eastAsia="宋体" w:hAnsi="Times New Roman"/>
          <w:sz w:val="21"/>
          <w:szCs w:val="21"/>
          <w:lang w:val="en-US" w:eastAsia="zh-CN"/>
        </w:rPr>
        <w:t xml:space="preserve">carries the </w:t>
      </w:r>
      <w:r w:rsidR="00907EC0">
        <w:rPr>
          <w:rFonts w:ascii="Times New Roman" w:eastAsia="宋体" w:hAnsi="Times New Roman"/>
          <w:sz w:val="21"/>
          <w:szCs w:val="21"/>
          <w:lang w:val="en-US" w:eastAsia="zh-CN"/>
        </w:rPr>
        <w:t xml:space="preserve">destination ID </w:t>
      </w:r>
      <w:r w:rsidR="002F4E33">
        <w:rPr>
          <w:rFonts w:ascii="Times New Roman" w:eastAsia="宋体" w:hAnsi="Times New Roman"/>
          <w:sz w:val="21"/>
          <w:szCs w:val="21"/>
          <w:lang w:val="en-US" w:eastAsia="zh-CN"/>
        </w:rPr>
        <w:t xml:space="preserve">related </w:t>
      </w:r>
      <w:r w:rsidR="00907EC0">
        <w:rPr>
          <w:rFonts w:ascii="Times New Roman" w:eastAsia="宋体" w:hAnsi="Times New Roman"/>
          <w:sz w:val="21"/>
          <w:szCs w:val="21"/>
          <w:lang w:val="en-US" w:eastAsia="zh-CN"/>
        </w:rPr>
        <w:t>info</w:t>
      </w:r>
      <w:r w:rsidR="00046C50">
        <w:rPr>
          <w:rFonts w:ascii="Times New Roman" w:eastAsia="宋体" w:hAnsi="Times New Roman"/>
          <w:sz w:val="21"/>
          <w:szCs w:val="21"/>
          <w:lang w:val="en-US" w:eastAsia="zh-CN"/>
        </w:rPr>
        <w:t>rmation</w:t>
      </w:r>
      <w:r w:rsidR="00D449A3">
        <w:rPr>
          <w:rFonts w:ascii="Times New Roman" w:eastAsia="宋体" w:hAnsi="Times New Roman"/>
          <w:sz w:val="21"/>
          <w:szCs w:val="21"/>
          <w:lang w:val="en-US" w:eastAsia="zh-CN"/>
        </w:rPr>
        <w:t xml:space="preserve"> </w:t>
      </w:r>
      <w:r w:rsidR="002F4E33">
        <w:rPr>
          <w:rFonts w:ascii="Times New Roman" w:eastAsia="宋体" w:hAnsi="Times New Roman"/>
          <w:sz w:val="21"/>
          <w:szCs w:val="21"/>
          <w:lang w:val="en-US" w:eastAsia="zh-CN"/>
        </w:rPr>
        <w:t>for the associated TB</w:t>
      </w:r>
      <w:r w:rsidR="00046C50">
        <w:rPr>
          <w:rFonts w:ascii="Times New Roman" w:eastAsia="宋体" w:hAnsi="Times New Roman"/>
          <w:sz w:val="21"/>
          <w:szCs w:val="21"/>
          <w:lang w:val="en-US" w:eastAsia="zh-CN"/>
        </w:rPr>
        <w:t xml:space="preserve"> even with</w:t>
      </w:r>
      <w:r w:rsidR="002F4E33">
        <w:rPr>
          <w:rFonts w:ascii="Times New Roman" w:eastAsia="宋体" w:hAnsi="Times New Roman"/>
          <w:sz w:val="21"/>
          <w:szCs w:val="21"/>
          <w:lang w:val="en-US" w:eastAsia="zh-CN"/>
        </w:rPr>
        <w:t xml:space="preserve"> </w:t>
      </w:r>
      <w:r w:rsidR="00D449A3">
        <w:rPr>
          <w:rFonts w:ascii="Times New Roman" w:eastAsia="宋体" w:hAnsi="Times New Roman"/>
          <w:sz w:val="21"/>
          <w:szCs w:val="21"/>
          <w:lang w:val="en-US" w:eastAsia="zh-CN"/>
        </w:rPr>
        <w:t>multiple packets associated with different PQI</w:t>
      </w:r>
      <w:r w:rsidR="002F4E33">
        <w:rPr>
          <w:rFonts w:ascii="Times New Roman" w:eastAsia="宋体" w:hAnsi="Times New Roman"/>
          <w:sz w:val="21"/>
          <w:szCs w:val="21"/>
          <w:lang w:val="en-US" w:eastAsia="zh-CN"/>
        </w:rPr>
        <w:t>s</w:t>
      </w:r>
      <w:r w:rsidR="00D449A3">
        <w:rPr>
          <w:rFonts w:ascii="Times New Roman" w:eastAsia="宋体" w:hAnsi="Times New Roman"/>
          <w:sz w:val="21"/>
          <w:szCs w:val="21"/>
          <w:lang w:val="en-US" w:eastAsia="zh-CN"/>
        </w:rPr>
        <w:t xml:space="preserve"> </w:t>
      </w:r>
      <w:r w:rsidR="00046C50">
        <w:rPr>
          <w:rFonts w:ascii="Times New Roman" w:eastAsia="宋体" w:hAnsi="Times New Roman"/>
          <w:sz w:val="21"/>
          <w:szCs w:val="21"/>
          <w:lang w:val="en-US" w:eastAsia="zh-CN"/>
        </w:rPr>
        <w:t>able to be</w:t>
      </w:r>
      <w:r w:rsidR="00D449A3">
        <w:rPr>
          <w:rFonts w:ascii="Times New Roman" w:eastAsia="宋体" w:hAnsi="Times New Roman"/>
          <w:sz w:val="21"/>
          <w:szCs w:val="21"/>
          <w:lang w:val="en-US" w:eastAsia="zh-CN"/>
        </w:rPr>
        <w:t xml:space="preserve"> multiplexed into </w:t>
      </w:r>
      <w:r w:rsidR="00482D23">
        <w:rPr>
          <w:rFonts w:ascii="Times New Roman" w:eastAsia="宋体" w:hAnsi="Times New Roman"/>
          <w:sz w:val="21"/>
          <w:szCs w:val="21"/>
          <w:lang w:val="en-US" w:eastAsia="zh-CN"/>
        </w:rPr>
        <w:t>th</w:t>
      </w:r>
      <w:r w:rsidR="00046C50">
        <w:rPr>
          <w:rFonts w:ascii="Times New Roman" w:eastAsia="宋体" w:hAnsi="Times New Roman"/>
          <w:sz w:val="21"/>
          <w:szCs w:val="21"/>
          <w:lang w:val="en-US" w:eastAsia="zh-CN"/>
        </w:rPr>
        <w:t>e</w:t>
      </w:r>
      <w:r w:rsidR="00482D23">
        <w:rPr>
          <w:rFonts w:ascii="Times New Roman" w:eastAsia="宋体" w:hAnsi="Times New Roman"/>
          <w:sz w:val="21"/>
          <w:szCs w:val="21"/>
          <w:lang w:val="en-US" w:eastAsia="zh-CN"/>
        </w:rPr>
        <w:t xml:space="preserve"> TB associated with</w:t>
      </w:r>
      <w:r w:rsidR="009903EB">
        <w:rPr>
          <w:rFonts w:ascii="Times New Roman" w:eastAsia="宋体" w:hAnsi="Times New Roman"/>
          <w:sz w:val="21"/>
          <w:szCs w:val="21"/>
          <w:lang w:val="en-US" w:eastAsia="zh-CN"/>
        </w:rPr>
        <w:t xml:space="preserve"> </w:t>
      </w:r>
      <w:r w:rsidR="00482D23">
        <w:rPr>
          <w:rFonts w:ascii="Times New Roman" w:eastAsia="宋体" w:hAnsi="Times New Roman"/>
          <w:sz w:val="21"/>
          <w:szCs w:val="21"/>
          <w:lang w:val="en-US" w:eastAsia="zh-CN"/>
        </w:rPr>
        <w:t>the</w:t>
      </w:r>
      <w:r w:rsidR="009903EB">
        <w:rPr>
          <w:rFonts w:ascii="Times New Roman" w:eastAsia="宋体" w:hAnsi="Times New Roman"/>
          <w:sz w:val="21"/>
          <w:szCs w:val="21"/>
          <w:lang w:val="en-US" w:eastAsia="zh-CN"/>
        </w:rPr>
        <w:t xml:space="preserve"> SCI</w:t>
      </w:r>
      <w:r w:rsidR="00907EC0">
        <w:rPr>
          <w:rFonts w:ascii="Times New Roman" w:eastAsia="宋体" w:hAnsi="Times New Roman"/>
          <w:sz w:val="21"/>
          <w:szCs w:val="21"/>
          <w:lang w:val="en-US" w:eastAsia="zh-CN"/>
        </w:rPr>
        <w:t xml:space="preserve">, </w:t>
      </w:r>
      <w:r w:rsidR="00482D23">
        <w:rPr>
          <w:rFonts w:ascii="Times New Roman" w:eastAsia="宋体" w:hAnsi="Times New Roman"/>
          <w:sz w:val="21"/>
          <w:szCs w:val="21"/>
          <w:lang w:val="en-US" w:eastAsia="zh-CN"/>
        </w:rPr>
        <w:t xml:space="preserve">the </w:t>
      </w:r>
      <w:r w:rsidR="00907EC0">
        <w:rPr>
          <w:rFonts w:ascii="Times New Roman" w:eastAsia="宋体" w:hAnsi="Times New Roman"/>
          <w:sz w:val="21"/>
          <w:szCs w:val="21"/>
          <w:lang w:val="en-US" w:eastAsia="zh-CN"/>
        </w:rPr>
        <w:t xml:space="preserve">MAC </w:t>
      </w:r>
      <w:r w:rsidR="00482D23">
        <w:rPr>
          <w:rFonts w:ascii="Times New Roman" w:eastAsia="宋体" w:hAnsi="Times New Roman"/>
          <w:sz w:val="21"/>
          <w:szCs w:val="21"/>
          <w:lang w:val="en-US" w:eastAsia="zh-CN"/>
        </w:rPr>
        <w:t xml:space="preserve">entity at the RX side certainly </w:t>
      </w:r>
      <w:r w:rsidR="00D449A3">
        <w:rPr>
          <w:rFonts w:ascii="Times New Roman" w:eastAsia="宋体" w:hAnsi="Times New Roman"/>
          <w:sz w:val="21"/>
          <w:szCs w:val="21"/>
          <w:lang w:val="en-US" w:eastAsia="zh-CN"/>
        </w:rPr>
        <w:t xml:space="preserve">cannot operate DRX </w:t>
      </w:r>
      <w:r w:rsidR="00482D23">
        <w:rPr>
          <w:rFonts w:ascii="Times New Roman" w:eastAsia="宋体" w:hAnsi="Times New Roman"/>
          <w:sz w:val="21"/>
          <w:szCs w:val="21"/>
          <w:lang w:val="en-US" w:eastAsia="zh-CN"/>
        </w:rPr>
        <w:t xml:space="preserve">respectively towards </w:t>
      </w:r>
      <w:r w:rsidR="00046C50">
        <w:rPr>
          <w:rFonts w:ascii="Times New Roman" w:eastAsia="宋体" w:hAnsi="Times New Roman"/>
          <w:sz w:val="21"/>
          <w:szCs w:val="21"/>
          <w:lang w:val="en-US" w:eastAsia="zh-CN"/>
        </w:rPr>
        <w:t xml:space="preserve">various </w:t>
      </w:r>
      <w:r w:rsidR="00482D23">
        <w:rPr>
          <w:rFonts w:ascii="Times New Roman" w:eastAsia="宋体" w:hAnsi="Times New Roman"/>
          <w:sz w:val="21"/>
          <w:szCs w:val="21"/>
          <w:lang w:val="en-US" w:eastAsia="zh-CN"/>
        </w:rPr>
        <w:t>PQI of the data included in a given TB, considering that DRX is performed for SCI reception which is at a per TB (not per LCH) level</w:t>
      </w:r>
      <w:r w:rsidR="00557312">
        <w:rPr>
          <w:rFonts w:ascii="Times New Roman" w:eastAsia="宋体" w:hAnsi="Times New Roman"/>
          <w:sz w:val="21"/>
          <w:szCs w:val="21"/>
          <w:lang w:val="en-US" w:eastAsia="zh-CN"/>
        </w:rPr>
        <w:t xml:space="preserve">. Moreover, if multiple DRX </w:t>
      </w:r>
      <w:r w:rsidR="00046C50">
        <w:rPr>
          <w:rFonts w:ascii="Times New Roman" w:eastAsia="宋体" w:hAnsi="Times New Roman"/>
          <w:sz w:val="21"/>
          <w:szCs w:val="21"/>
          <w:lang w:val="en-US" w:eastAsia="zh-CN"/>
        </w:rPr>
        <w:t xml:space="preserve">configurations </w:t>
      </w:r>
      <w:r w:rsidR="00A25937">
        <w:rPr>
          <w:rFonts w:ascii="Times New Roman" w:eastAsia="宋体" w:hAnsi="Times New Roman"/>
          <w:sz w:val="21"/>
          <w:szCs w:val="21"/>
          <w:lang w:val="en-US" w:eastAsia="zh-CN"/>
        </w:rPr>
        <w:t xml:space="preserve">were </w:t>
      </w:r>
      <w:r w:rsidR="00557312">
        <w:rPr>
          <w:rFonts w:ascii="Times New Roman" w:eastAsia="宋体" w:hAnsi="Times New Roman"/>
          <w:sz w:val="21"/>
          <w:szCs w:val="21"/>
          <w:lang w:val="en-US" w:eastAsia="zh-CN"/>
        </w:rPr>
        <w:t xml:space="preserve">applied for </w:t>
      </w:r>
      <w:r w:rsidR="00046C50">
        <w:rPr>
          <w:rFonts w:ascii="Times New Roman" w:eastAsia="宋体" w:hAnsi="Times New Roman"/>
          <w:sz w:val="21"/>
          <w:szCs w:val="21"/>
          <w:lang w:val="en-US" w:eastAsia="zh-CN"/>
        </w:rPr>
        <w:t xml:space="preserve">a given </w:t>
      </w:r>
      <w:r w:rsidR="00557312">
        <w:rPr>
          <w:rFonts w:ascii="Times New Roman" w:eastAsia="宋体" w:hAnsi="Times New Roman"/>
          <w:sz w:val="21"/>
          <w:szCs w:val="21"/>
          <w:lang w:val="en-US" w:eastAsia="zh-CN"/>
        </w:rPr>
        <w:t>destination ID</w:t>
      </w:r>
      <w:r w:rsidR="00A25937">
        <w:rPr>
          <w:rFonts w:ascii="Times New Roman" w:eastAsia="宋体" w:hAnsi="Times New Roman"/>
          <w:sz w:val="21"/>
          <w:szCs w:val="21"/>
          <w:lang w:val="en-US" w:eastAsia="zh-CN"/>
        </w:rPr>
        <w:t xml:space="preserve"> by the MAC</w:t>
      </w:r>
      <w:r w:rsidR="00557312">
        <w:rPr>
          <w:rFonts w:ascii="Times New Roman" w:eastAsia="宋体" w:hAnsi="Times New Roman"/>
          <w:sz w:val="21"/>
          <w:szCs w:val="21"/>
          <w:lang w:val="en-US" w:eastAsia="zh-CN"/>
        </w:rPr>
        <w:t xml:space="preserve">, </w:t>
      </w:r>
      <w:r w:rsidR="00CC47DC">
        <w:rPr>
          <w:rFonts w:ascii="Times New Roman" w:eastAsia="宋体" w:hAnsi="Times New Roman"/>
          <w:sz w:val="21"/>
          <w:szCs w:val="21"/>
          <w:lang w:val="en-US" w:eastAsia="zh-CN"/>
        </w:rPr>
        <w:t xml:space="preserve">it </w:t>
      </w:r>
      <w:r w:rsidR="00A25937">
        <w:rPr>
          <w:rFonts w:ascii="Times New Roman" w:eastAsia="宋体" w:hAnsi="Times New Roman"/>
          <w:sz w:val="21"/>
          <w:szCs w:val="21"/>
          <w:lang w:val="en-US" w:eastAsia="zh-CN"/>
        </w:rPr>
        <w:t xml:space="preserve">would </w:t>
      </w:r>
      <w:r w:rsidR="00CC47DC">
        <w:rPr>
          <w:rFonts w:ascii="Times New Roman" w:eastAsia="宋体" w:hAnsi="Times New Roman"/>
          <w:sz w:val="21"/>
          <w:szCs w:val="21"/>
          <w:lang w:val="en-US" w:eastAsia="zh-CN"/>
        </w:rPr>
        <w:t>cause a big challenge on UE implementation complexity</w:t>
      </w:r>
      <w:r w:rsidR="00046C50">
        <w:rPr>
          <w:rFonts w:ascii="Times New Roman" w:eastAsia="宋体" w:hAnsi="Times New Roman"/>
          <w:sz w:val="21"/>
          <w:szCs w:val="21"/>
          <w:lang w:val="en-US" w:eastAsia="zh-CN"/>
        </w:rPr>
        <w:t>,</w:t>
      </w:r>
      <w:r w:rsidR="00D449A3">
        <w:rPr>
          <w:rFonts w:ascii="Times New Roman" w:eastAsia="宋体" w:hAnsi="Times New Roman"/>
          <w:sz w:val="21"/>
          <w:szCs w:val="21"/>
          <w:lang w:val="en-US" w:eastAsia="zh-CN"/>
        </w:rPr>
        <w:t xml:space="preserve"> as there </w:t>
      </w:r>
      <w:r w:rsidR="00482D23">
        <w:rPr>
          <w:rFonts w:ascii="Times New Roman" w:eastAsia="宋体" w:hAnsi="Times New Roman"/>
          <w:sz w:val="21"/>
          <w:szCs w:val="21"/>
          <w:lang w:val="en-US" w:eastAsia="zh-CN"/>
        </w:rPr>
        <w:t xml:space="preserve">could be quite a few </w:t>
      </w:r>
      <w:r w:rsidR="00D449A3">
        <w:rPr>
          <w:rFonts w:ascii="Times New Roman" w:eastAsia="宋体" w:hAnsi="Times New Roman"/>
          <w:sz w:val="21"/>
          <w:szCs w:val="21"/>
          <w:lang w:val="en-US" w:eastAsia="zh-CN"/>
        </w:rPr>
        <w:t xml:space="preserve">timers </w:t>
      </w:r>
      <w:r w:rsidR="00482D23">
        <w:rPr>
          <w:rFonts w:ascii="Times New Roman" w:eastAsia="宋体" w:hAnsi="Times New Roman"/>
          <w:sz w:val="21"/>
          <w:szCs w:val="21"/>
          <w:lang w:val="en-US" w:eastAsia="zh-CN"/>
        </w:rPr>
        <w:t xml:space="preserve">needing </w:t>
      </w:r>
      <w:r w:rsidR="00D449A3">
        <w:rPr>
          <w:rFonts w:ascii="Times New Roman" w:eastAsia="宋体" w:hAnsi="Times New Roman"/>
          <w:sz w:val="21"/>
          <w:szCs w:val="21"/>
          <w:lang w:val="en-US" w:eastAsia="zh-CN"/>
        </w:rPr>
        <w:t>to be maintained</w:t>
      </w:r>
      <w:r w:rsidR="00482D23">
        <w:rPr>
          <w:rFonts w:ascii="Times New Roman" w:eastAsia="宋体" w:hAnsi="Times New Roman"/>
          <w:sz w:val="21"/>
          <w:szCs w:val="21"/>
          <w:lang w:val="en-US" w:eastAsia="zh-CN"/>
        </w:rPr>
        <w:t xml:space="preserve"> in parallel</w:t>
      </w:r>
      <w:r w:rsidR="00CC47DC">
        <w:rPr>
          <w:rFonts w:ascii="Times New Roman" w:eastAsia="宋体" w:hAnsi="Times New Roman"/>
          <w:sz w:val="21"/>
          <w:szCs w:val="21"/>
          <w:lang w:val="en-US" w:eastAsia="zh-CN"/>
        </w:rPr>
        <w:t>. Therefore,</w:t>
      </w:r>
      <w:r w:rsidR="00482D23">
        <w:rPr>
          <w:rFonts w:ascii="Times New Roman" w:eastAsia="宋体" w:hAnsi="Times New Roman"/>
          <w:sz w:val="21"/>
          <w:szCs w:val="21"/>
          <w:lang w:val="en-US" w:eastAsia="zh-CN"/>
        </w:rPr>
        <w:t xml:space="preserve"> we propose that</w:t>
      </w:r>
      <w:r w:rsidR="00CC47DC">
        <w:rPr>
          <w:rFonts w:ascii="Times New Roman" w:eastAsia="宋体" w:hAnsi="Times New Roman"/>
          <w:sz w:val="21"/>
          <w:szCs w:val="21"/>
          <w:lang w:val="en-US" w:eastAsia="zh-CN"/>
        </w:rPr>
        <w:t xml:space="preserve"> </w:t>
      </w:r>
      <w:r w:rsidR="00340BDA">
        <w:rPr>
          <w:rFonts w:ascii="Times New Roman" w:eastAsia="宋体" w:hAnsi="Times New Roman"/>
          <w:sz w:val="21"/>
          <w:szCs w:val="21"/>
          <w:lang w:val="en-US" w:eastAsia="zh-CN"/>
        </w:rPr>
        <w:t xml:space="preserve">at the RX UE side, </w:t>
      </w:r>
      <w:r w:rsidR="00CC47DC">
        <w:rPr>
          <w:rFonts w:ascii="Times New Roman" w:eastAsia="宋体" w:hAnsi="Times New Roman"/>
          <w:sz w:val="21"/>
          <w:szCs w:val="21"/>
          <w:lang w:val="en-US" w:eastAsia="zh-CN"/>
        </w:rPr>
        <w:t xml:space="preserve">only one DRX </w:t>
      </w:r>
      <w:r w:rsidR="00482D23">
        <w:rPr>
          <w:rFonts w:ascii="Times New Roman" w:eastAsia="宋体" w:hAnsi="Times New Roman"/>
          <w:sz w:val="21"/>
          <w:szCs w:val="21"/>
          <w:lang w:val="en-US" w:eastAsia="zh-CN"/>
        </w:rPr>
        <w:t xml:space="preserve">configuration </w:t>
      </w:r>
      <w:r w:rsidR="00CC47DC">
        <w:rPr>
          <w:rFonts w:ascii="Times New Roman" w:eastAsia="宋体" w:hAnsi="Times New Roman"/>
          <w:sz w:val="21"/>
          <w:szCs w:val="21"/>
          <w:lang w:val="en-US" w:eastAsia="zh-CN"/>
        </w:rPr>
        <w:t>sh</w:t>
      </w:r>
      <w:r w:rsidR="009903EB">
        <w:rPr>
          <w:rFonts w:ascii="Times New Roman" w:eastAsia="宋体" w:hAnsi="Times New Roman"/>
          <w:sz w:val="21"/>
          <w:szCs w:val="21"/>
          <w:lang w:val="en-US" w:eastAsia="zh-CN"/>
        </w:rPr>
        <w:t>all</w:t>
      </w:r>
      <w:r w:rsidR="00CC47DC">
        <w:rPr>
          <w:rFonts w:ascii="Times New Roman" w:eastAsia="宋体" w:hAnsi="Times New Roman"/>
          <w:sz w:val="21"/>
          <w:szCs w:val="21"/>
          <w:lang w:val="en-US" w:eastAsia="zh-CN"/>
        </w:rPr>
        <w:t xml:space="preserve"> be applied </w:t>
      </w:r>
      <w:r w:rsidR="00482D23">
        <w:rPr>
          <w:rFonts w:ascii="Times New Roman" w:eastAsia="宋体" w:hAnsi="Times New Roman"/>
          <w:sz w:val="21"/>
          <w:szCs w:val="21"/>
          <w:lang w:val="en-US" w:eastAsia="zh-CN"/>
        </w:rPr>
        <w:t xml:space="preserve">by the MAC entity at a given time </w:t>
      </w:r>
      <w:r w:rsidR="00CC47DC">
        <w:rPr>
          <w:rFonts w:ascii="Times New Roman" w:eastAsia="宋体" w:hAnsi="Times New Roman"/>
          <w:sz w:val="21"/>
          <w:szCs w:val="21"/>
          <w:lang w:val="en-US" w:eastAsia="zh-CN"/>
        </w:rPr>
        <w:t>for each destination ID.</w:t>
      </w:r>
    </w:p>
    <w:p w14:paraId="614D5211" w14:textId="256D0628" w:rsidR="00CC47DC" w:rsidRPr="00F21D3A" w:rsidRDefault="00482D23" w:rsidP="002F4E33">
      <w:pPr>
        <w:jc w:val="both"/>
        <w:rPr>
          <w:rFonts w:ascii="Times New Roman" w:eastAsia="宋体" w:hAnsi="Times New Roman" w:cs="Times New Roman"/>
          <w:b/>
          <w:kern w:val="2"/>
          <w:sz w:val="21"/>
          <w:szCs w:val="21"/>
          <w:lang w:val="en-US" w:eastAsia="zh-CN"/>
        </w:rPr>
      </w:pPr>
      <w:bookmarkStart w:id="27" w:name="OLE_LINK83"/>
      <w:bookmarkStart w:id="28" w:name="OLE_LINK84"/>
      <w:r>
        <w:rPr>
          <w:rFonts w:ascii="Times New Roman" w:eastAsia="宋体" w:hAnsi="Times New Roman" w:cs="Times New Roman"/>
          <w:b/>
          <w:kern w:val="2"/>
          <w:sz w:val="21"/>
          <w:szCs w:val="21"/>
          <w:lang w:val="en-US" w:eastAsia="zh-CN"/>
        </w:rPr>
        <w:t>Proposal</w:t>
      </w:r>
      <w:r w:rsidRPr="008D73E8">
        <w:rPr>
          <w:rFonts w:ascii="Times New Roman" w:eastAsia="宋体" w:hAnsi="Times New Roman" w:cs="Times New Roman"/>
          <w:b/>
          <w:kern w:val="2"/>
          <w:sz w:val="21"/>
          <w:szCs w:val="21"/>
          <w:lang w:val="en-US" w:eastAsia="zh-CN"/>
        </w:rPr>
        <w:t xml:space="preserve"> </w:t>
      </w:r>
      <w:r w:rsidR="00F12FD9">
        <w:rPr>
          <w:rFonts w:ascii="Times New Roman" w:eastAsia="宋体" w:hAnsi="Times New Roman" w:cs="Times New Roman"/>
          <w:b/>
          <w:kern w:val="2"/>
          <w:sz w:val="21"/>
          <w:szCs w:val="21"/>
          <w:lang w:val="en-US" w:eastAsia="zh-CN"/>
        </w:rPr>
        <w:t>2</w:t>
      </w:r>
      <w:r w:rsidR="00CC47DC"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O</w:t>
      </w:r>
      <w:r w:rsidR="00CC47DC">
        <w:rPr>
          <w:rFonts w:ascii="Times New Roman" w:eastAsia="宋体" w:hAnsi="Times New Roman" w:cs="Times New Roman"/>
          <w:b/>
          <w:kern w:val="2"/>
          <w:sz w:val="21"/>
          <w:szCs w:val="21"/>
          <w:lang w:val="en-US" w:eastAsia="zh-CN"/>
        </w:rPr>
        <w:t>nly</w:t>
      </w:r>
      <w:r w:rsidR="00F21D3A">
        <w:rPr>
          <w:rFonts w:ascii="Times New Roman" w:eastAsia="宋体" w:hAnsi="Times New Roman" w:cs="Times New Roman"/>
          <w:b/>
          <w:kern w:val="2"/>
          <w:sz w:val="21"/>
          <w:szCs w:val="21"/>
          <w:lang w:val="en-US" w:eastAsia="zh-CN"/>
        </w:rPr>
        <w:t xml:space="preserve"> one DRX </w:t>
      </w:r>
      <w:r>
        <w:rPr>
          <w:rFonts w:ascii="Times New Roman" w:eastAsia="宋体" w:hAnsi="Times New Roman" w:cs="Times New Roman"/>
          <w:b/>
          <w:kern w:val="2"/>
          <w:sz w:val="21"/>
          <w:szCs w:val="21"/>
          <w:lang w:val="en-US" w:eastAsia="zh-CN"/>
        </w:rPr>
        <w:t>configuration is</w:t>
      </w:r>
      <w:r w:rsidR="00F21D3A">
        <w:rPr>
          <w:rFonts w:ascii="Times New Roman" w:eastAsia="宋体" w:hAnsi="Times New Roman" w:cs="Times New Roman"/>
          <w:b/>
          <w:kern w:val="2"/>
          <w:sz w:val="21"/>
          <w:szCs w:val="21"/>
          <w:lang w:val="en-US" w:eastAsia="zh-CN"/>
        </w:rPr>
        <w:t xml:space="preserve"> applied </w:t>
      </w:r>
      <w:r w:rsidR="00D0313B">
        <w:rPr>
          <w:rFonts w:ascii="Times New Roman" w:eastAsia="宋体" w:hAnsi="Times New Roman" w:cs="Times New Roman"/>
          <w:b/>
          <w:kern w:val="2"/>
          <w:sz w:val="21"/>
          <w:szCs w:val="21"/>
          <w:lang w:val="en-US" w:eastAsia="zh-CN"/>
        </w:rPr>
        <w:t xml:space="preserve">by the MAC entity </w:t>
      </w:r>
      <w:r>
        <w:rPr>
          <w:rFonts w:ascii="Times New Roman" w:eastAsia="宋体" w:hAnsi="Times New Roman" w:cs="Times New Roman"/>
          <w:b/>
          <w:kern w:val="2"/>
          <w:sz w:val="21"/>
          <w:szCs w:val="21"/>
          <w:lang w:val="en-US" w:eastAsia="zh-CN"/>
        </w:rPr>
        <w:t xml:space="preserve">at a given time for </w:t>
      </w:r>
      <w:r w:rsidR="00F21D3A">
        <w:rPr>
          <w:rFonts w:ascii="Times New Roman" w:eastAsia="宋体" w:hAnsi="Times New Roman" w:cs="Times New Roman"/>
          <w:b/>
          <w:kern w:val="2"/>
          <w:sz w:val="21"/>
          <w:szCs w:val="21"/>
          <w:lang w:val="en-US" w:eastAsia="zh-CN"/>
        </w:rPr>
        <w:t>each destination ID</w:t>
      </w:r>
      <w:r w:rsidR="00D0313B">
        <w:rPr>
          <w:rFonts w:ascii="Times New Roman" w:eastAsia="宋体" w:hAnsi="Times New Roman" w:cs="Times New Roman"/>
          <w:b/>
          <w:kern w:val="2"/>
          <w:sz w:val="21"/>
          <w:szCs w:val="21"/>
          <w:lang w:val="en-US" w:eastAsia="zh-CN"/>
        </w:rPr>
        <w:t xml:space="preserve"> of SL groupcast/broadcast reception</w:t>
      </w:r>
      <w:r w:rsidR="00F21D3A">
        <w:rPr>
          <w:rFonts w:ascii="Times New Roman" w:eastAsia="宋体" w:hAnsi="Times New Roman" w:cs="Times New Roman"/>
          <w:b/>
          <w:kern w:val="2"/>
          <w:sz w:val="21"/>
          <w:szCs w:val="21"/>
          <w:lang w:val="en-US" w:eastAsia="zh-CN"/>
        </w:rPr>
        <w:t>.</w:t>
      </w:r>
    </w:p>
    <w:p w14:paraId="2D97D613" w14:textId="4B1ED5D4" w:rsidR="00F12FD9" w:rsidRDefault="00F12FD9" w:rsidP="00F12FD9">
      <w:pPr>
        <w:widowControl w:val="0"/>
        <w:jc w:val="both"/>
        <w:rPr>
          <w:rFonts w:ascii="Times New Roman" w:eastAsia="宋体" w:hAnsi="Times New Roman"/>
          <w:sz w:val="21"/>
          <w:szCs w:val="21"/>
          <w:lang w:val="en-US" w:eastAsia="zh-CN"/>
        </w:rPr>
      </w:pPr>
      <w:bookmarkStart w:id="29" w:name="OLE_LINK30"/>
      <w:bookmarkEnd w:id="27"/>
      <w:bookmarkEnd w:id="28"/>
      <w:r>
        <w:rPr>
          <w:rFonts w:ascii="Times New Roman" w:eastAsia="宋体" w:hAnsi="Times New Roman"/>
          <w:sz w:val="21"/>
          <w:szCs w:val="21"/>
          <w:lang w:val="en-US" w:eastAsia="zh-CN"/>
        </w:rPr>
        <w:t>In order to</w:t>
      </w:r>
      <w:r w:rsidR="00A25937">
        <w:rPr>
          <w:rFonts w:ascii="Times New Roman" w:eastAsia="宋体" w:hAnsi="Times New Roman"/>
          <w:sz w:val="21"/>
          <w:szCs w:val="21"/>
          <w:lang w:val="en-US" w:eastAsia="zh-CN"/>
        </w:rPr>
        <w:t xml:space="preserve"> ensure the “TX-RX”</w:t>
      </w:r>
      <w:r>
        <w:rPr>
          <w:rFonts w:ascii="Times New Roman" w:eastAsia="宋体" w:hAnsi="Times New Roman"/>
          <w:sz w:val="21"/>
          <w:szCs w:val="21"/>
          <w:lang w:val="en-US" w:eastAsia="zh-CN"/>
        </w:rPr>
        <w:t xml:space="preserve"> align</w:t>
      </w:r>
      <w:r w:rsidR="00A25937">
        <w:rPr>
          <w:rFonts w:ascii="Times New Roman" w:eastAsia="宋体" w:hAnsi="Times New Roman"/>
          <w:sz w:val="21"/>
          <w:szCs w:val="21"/>
          <w:lang w:val="en-US" w:eastAsia="zh-CN"/>
        </w:rPr>
        <w:t>ment on</w:t>
      </w:r>
      <w:r>
        <w:rPr>
          <w:rFonts w:ascii="Times New Roman" w:eastAsia="宋体" w:hAnsi="Times New Roman"/>
          <w:sz w:val="21"/>
          <w:szCs w:val="21"/>
          <w:lang w:val="en-US" w:eastAsia="zh-CN"/>
        </w:rPr>
        <w:t xml:space="preserve"> the DRX configuration </w:t>
      </w:r>
      <w:r w:rsidR="00A25937">
        <w:rPr>
          <w:rFonts w:ascii="Times New Roman" w:eastAsia="宋体" w:hAnsi="Times New Roman"/>
          <w:sz w:val="21"/>
          <w:szCs w:val="21"/>
          <w:lang w:val="en-US" w:eastAsia="zh-CN"/>
        </w:rPr>
        <w:t>actually applied among the UEs involved in groupcast or broadcast</w:t>
      </w:r>
      <w:r>
        <w:rPr>
          <w:rFonts w:ascii="Times New Roman" w:eastAsia="宋体" w:hAnsi="Times New Roman" w:hint="eastAsia"/>
          <w:sz w:val="21"/>
          <w:szCs w:val="21"/>
          <w:lang w:val="en-US" w:eastAsia="zh-CN"/>
        </w:rPr>
        <w:t>,</w:t>
      </w:r>
      <w:r>
        <w:rPr>
          <w:rFonts w:ascii="Times New Roman" w:eastAsia="宋体" w:hAnsi="Times New Roman"/>
          <w:sz w:val="21"/>
          <w:szCs w:val="21"/>
          <w:lang w:val="en-US" w:eastAsia="zh-CN"/>
        </w:rPr>
        <w:t xml:space="preserve"> the </w:t>
      </w:r>
      <w:r w:rsidR="00C03815">
        <w:rPr>
          <w:rFonts w:ascii="Times New Roman" w:eastAsia="宋体" w:hAnsi="Times New Roman"/>
          <w:sz w:val="21"/>
          <w:szCs w:val="21"/>
          <w:lang w:val="en-US" w:eastAsia="zh-CN"/>
        </w:rPr>
        <w:t xml:space="preserve">available </w:t>
      </w:r>
      <w:r>
        <w:rPr>
          <w:rFonts w:ascii="Times New Roman" w:eastAsia="宋体" w:hAnsi="Times New Roman"/>
          <w:sz w:val="21"/>
          <w:szCs w:val="21"/>
          <w:lang w:val="en-US" w:eastAsia="zh-CN"/>
        </w:rPr>
        <w:t xml:space="preserve">QoS parameters </w:t>
      </w:r>
      <w:r w:rsidR="00C03815">
        <w:rPr>
          <w:rFonts w:ascii="Times New Roman" w:eastAsia="宋体" w:hAnsi="Times New Roman"/>
          <w:sz w:val="21"/>
          <w:szCs w:val="21"/>
          <w:lang w:val="en-US" w:eastAsia="zh-CN"/>
        </w:rPr>
        <w:t>supported for a specific DST (i.e. a group for groupcast or a service type</w:t>
      </w:r>
      <w:r w:rsidR="00B54C14">
        <w:rPr>
          <w:rFonts w:ascii="Times New Roman" w:eastAsia="宋体" w:hAnsi="Times New Roman"/>
          <w:sz w:val="21"/>
          <w:szCs w:val="21"/>
          <w:lang w:val="en-US" w:eastAsia="zh-CN"/>
        </w:rPr>
        <w:t xml:space="preserve"> </w:t>
      </w:r>
      <w:r w:rsidR="00C03815">
        <w:rPr>
          <w:rFonts w:ascii="Times New Roman" w:eastAsia="宋体" w:hAnsi="Times New Roman"/>
          <w:sz w:val="21"/>
          <w:szCs w:val="21"/>
          <w:lang w:val="en-US" w:eastAsia="zh-CN"/>
        </w:rPr>
        <w:t xml:space="preserve">for broadcast) </w:t>
      </w:r>
      <w:r>
        <w:rPr>
          <w:rFonts w:ascii="Times New Roman" w:eastAsia="宋体" w:hAnsi="Times New Roman"/>
          <w:sz w:val="21"/>
          <w:szCs w:val="21"/>
          <w:lang w:val="en-US" w:eastAsia="zh-CN"/>
        </w:rPr>
        <w:t>obtained by TX-UE</w:t>
      </w:r>
      <w:r w:rsidR="00A25937">
        <w:rPr>
          <w:rFonts w:ascii="Times New Roman" w:eastAsia="宋体" w:hAnsi="Times New Roman"/>
          <w:sz w:val="21"/>
          <w:szCs w:val="21"/>
          <w:lang w:val="en-US" w:eastAsia="zh-CN"/>
        </w:rPr>
        <w:t>s</w:t>
      </w:r>
      <w:r>
        <w:rPr>
          <w:rFonts w:ascii="Times New Roman" w:eastAsia="宋体" w:hAnsi="Times New Roman"/>
          <w:sz w:val="21"/>
          <w:szCs w:val="21"/>
          <w:lang w:val="en-US" w:eastAsia="zh-CN"/>
        </w:rPr>
        <w:t xml:space="preserve"> and RX-UE</w:t>
      </w:r>
      <w:r w:rsidR="00A25937">
        <w:rPr>
          <w:rFonts w:ascii="Times New Roman" w:eastAsia="宋体" w:hAnsi="Times New Roman"/>
          <w:sz w:val="21"/>
          <w:szCs w:val="21"/>
          <w:lang w:val="en-US" w:eastAsia="zh-CN"/>
        </w:rPr>
        <w:t>s</w:t>
      </w:r>
      <w:r>
        <w:rPr>
          <w:rFonts w:ascii="Times New Roman" w:eastAsia="宋体" w:hAnsi="Times New Roman"/>
          <w:sz w:val="21"/>
          <w:szCs w:val="21"/>
          <w:lang w:val="en-US" w:eastAsia="zh-CN"/>
        </w:rPr>
        <w:t xml:space="preserve"> </w:t>
      </w:r>
      <w:r w:rsidR="00A25937">
        <w:rPr>
          <w:rFonts w:ascii="Times New Roman" w:eastAsia="宋体" w:hAnsi="Times New Roman"/>
          <w:sz w:val="21"/>
          <w:szCs w:val="21"/>
          <w:lang w:val="en-US" w:eastAsia="zh-CN"/>
        </w:rPr>
        <w:t xml:space="preserve">from </w:t>
      </w:r>
      <w:r w:rsidR="00C03815">
        <w:rPr>
          <w:rFonts w:ascii="Times New Roman" w:eastAsia="宋体" w:hAnsi="Times New Roman"/>
          <w:sz w:val="21"/>
          <w:szCs w:val="21"/>
          <w:lang w:val="en-US" w:eastAsia="zh-CN"/>
        </w:rPr>
        <w:t xml:space="preserve">the </w:t>
      </w:r>
      <w:r w:rsidR="00A25937">
        <w:rPr>
          <w:rFonts w:ascii="Times New Roman" w:eastAsia="宋体" w:hAnsi="Times New Roman"/>
          <w:sz w:val="21"/>
          <w:szCs w:val="21"/>
          <w:lang w:val="en-US" w:eastAsia="zh-CN"/>
        </w:rPr>
        <w:t xml:space="preserve">upper layers </w:t>
      </w:r>
      <w:r>
        <w:rPr>
          <w:rFonts w:ascii="Times New Roman" w:eastAsia="宋体" w:hAnsi="Times New Roman"/>
          <w:sz w:val="21"/>
          <w:szCs w:val="21"/>
          <w:lang w:val="en-US" w:eastAsia="zh-CN"/>
        </w:rPr>
        <w:t xml:space="preserve">should be </w:t>
      </w:r>
      <w:r w:rsidR="00C03815">
        <w:rPr>
          <w:rFonts w:ascii="Times New Roman" w:eastAsia="宋体" w:hAnsi="Times New Roman"/>
          <w:sz w:val="21"/>
          <w:szCs w:val="21"/>
          <w:lang w:val="en-US" w:eastAsia="zh-CN"/>
        </w:rPr>
        <w:t>aligned with each other</w:t>
      </w:r>
      <w:r>
        <w:rPr>
          <w:rFonts w:ascii="Times New Roman" w:eastAsia="宋体" w:hAnsi="Times New Roman"/>
          <w:sz w:val="21"/>
          <w:szCs w:val="21"/>
          <w:lang w:val="en-US" w:eastAsia="zh-CN"/>
        </w:rPr>
        <w:t>.</w:t>
      </w:r>
      <w:r w:rsidR="00C82E30">
        <w:rPr>
          <w:rFonts w:ascii="Times New Roman" w:eastAsia="宋体" w:hAnsi="Times New Roman"/>
          <w:sz w:val="21"/>
          <w:szCs w:val="21"/>
          <w:lang w:val="en-US" w:eastAsia="zh-CN"/>
        </w:rPr>
        <w:t xml:space="preserve"> This can be ensured under the assumption that</w:t>
      </w:r>
      <w:r w:rsidR="00C35341">
        <w:rPr>
          <w:rFonts w:ascii="Times New Roman" w:eastAsia="宋体" w:hAnsi="Times New Roman"/>
          <w:sz w:val="21"/>
          <w:szCs w:val="21"/>
          <w:lang w:val="en-US" w:eastAsia="zh-CN"/>
        </w:rPr>
        <w:t xml:space="preserve"> both TX-UE and RX-UE should be able to obtain the whole set of PQIs associated with the destination from upper layers, even when the</w:t>
      </w:r>
      <w:bookmarkStart w:id="30" w:name="OLE_LINK45"/>
      <w:r w:rsidR="00C35341">
        <w:rPr>
          <w:rFonts w:ascii="Times New Roman" w:eastAsia="宋体" w:hAnsi="Times New Roman"/>
          <w:sz w:val="21"/>
          <w:szCs w:val="21"/>
          <w:lang w:val="en-US" w:eastAsia="zh-CN"/>
        </w:rPr>
        <w:t xml:space="preserve"> PQI is not associated with </w:t>
      </w:r>
      <w:r w:rsidR="00C82E30">
        <w:rPr>
          <w:rFonts w:ascii="Times New Roman" w:eastAsia="宋体" w:hAnsi="Times New Roman"/>
          <w:sz w:val="21"/>
          <w:szCs w:val="21"/>
          <w:lang w:val="en-US" w:eastAsia="zh-CN"/>
        </w:rPr>
        <w:t xml:space="preserve">on-going </w:t>
      </w:r>
      <w:r w:rsidR="00C35341">
        <w:rPr>
          <w:rFonts w:ascii="Times New Roman" w:eastAsia="宋体" w:hAnsi="Times New Roman"/>
          <w:sz w:val="21"/>
          <w:szCs w:val="21"/>
          <w:lang w:val="en-US" w:eastAsia="zh-CN"/>
        </w:rPr>
        <w:t xml:space="preserve">SL </w:t>
      </w:r>
      <w:r w:rsidR="00C82E30">
        <w:rPr>
          <w:rFonts w:ascii="Times New Roman" w:eastAsia="宋体" w:hAnsi="Times New Roman"/>
          <w:sz w:val="21"/>
          <w:szCs w:val="21"/>
          <w:lang w:val="en-US" w:eastAsia="zh-CN"/>
        </w:rPr>
        <w:t>traffic for this destination</w:t>
      </w:r>
      <w:r w:rsidR="00C35341">
        <w:rPr>
          <w:rFonts w:ascii="Times New Roman" w:eastAsia="宋体" w:hAnsi="Times New Roman"/>
          <w:sz w:val="21"/>
          <w:szCs w:val="21"/>
          <w:lang w:val="en-US" w:eastAsia="zh-CN"/>
        </w:rPr>
        <w:t xml:space="preserve">. </w:t>
      </w:r>
      <w:bookmarkEnd w:id="30"/>
      <w:r w:rsidR="00C35341">
        <w:rPr>
          <w:rFonts w:ascii="Times New Roman" w:eastAsia="宋体" w:hAnsi="Times New Roman"/>
          <w:sz w:val="21"/>
          <w:szCs w:val="21"/>
          <w:lang w:val="en-US" w:eastAsia="zh-CN"/>
        </w:rPr>
        <w:t>Then, the TX-UE</w:t>
      </w:r>
      <w:r w:rsidR="00C82E30">
        <w:rPr>
          <w:rFonts w:ascii="Times New Roman" w:eastAsia="宋体" w:hAnsi="Times New Roman"/>
          <w:sz w:val="21"/>
          <w:szCs w:val="21"/>
          <w:lang w:val="en-US" w:eastAsia="zh-CN"/>
        </w:rPr>
        <w:t>s</w:t>
      </w:r>
      <w:r w:rsidR="00C35341">
        <w:rPr>
          <w:rFonts w:ascii="Times New Roman" w:eastAsia="宋体" w:hAnsi="Times New Roman"/>
          <w:sz w:val="21"/>
          <w:szCs w:val="21"/>
          <w:lang w:val="en-US" w:eastAsia="zh-CN"/>
        </w:rPr>
        <w:t xml:space="preserve"> and RX-UE</w:t>
      </w:r>
      <w:r w:rsidR="00C82E30">
        <w:rPr>
          <w:rFonts w:ascii="Times New Roman" w:eastAsia="宋体" w:hAnsi="Times New Roman"/>
          <w:sz w:val="21"/>
          <w:szCs w:val="21"/>
          <w:lang w:val="en-US" w:eastAsia="zh-CN"/>
        </w:rPr>
        <w:t>s</w:t>
      </w:r>
      <w:r w:rsidR="00C35341" w:rsidRPr="00C35341">
        <w:rPr>
          <w:rFonts w:ascii="Times New Roman" w:eastAsia="宋体" w:hAnsi="Times New Roman"/>
          <w:sz w:val="21"/>
          <w:szCs w:val="21"/>
          <w:lang w:val="en-US" w:eastAsia="zh-CN"/>
        </w:rPr>
        <w:t xml:space="preserve"> </w:t>
      </w:r>
      <w:r w:rsidR="00B24DBF">
        <w:rPr>
          <w:rFonts w:ascii="Times New Roman" w:eastAsia="宋体" w:hAnsi="Times New Roman"/>
          <w:sz w:val="21"/>
          <w:szCs w:val="21"/>
          <w:lang w:val="en-US" w:eastAsia="zh-CN"/>
        </w:rPr>
        <w:t>use</w:t>
      </w:r>
      <w:r w:rsidR="00C35341">
        <w:rPr>
          <w:rFonts w:ascii="Times New Roman" w:eastAsia="宋体" w:hAnsi="Times New Roman"/>
          <w:sz w:val="21"/>
          <w:szCs w:val="21"/>
          <w:lang w:val="en-US" w:eastAsia="zh-CN"/>
        </w:rPr>
        <w:t xml:space="preserve"> them to determine the associated DRX configuration it actually applies in the AS</w:t>
      </w:r>
      <w:r w:rsidR="00C82E30">
        <w:rPr>
          <w:rFonts w:ascii="Times New Roman" w:eastAsia="宋体" w:hAnsi="Times New Roman"/>
          <w:sz w:val="21"/>
          <w:szCs w:val="21"/>
          <w:lang w:val="en-US" w:eastAsia="zh-CN"/>
        </w:rPr>
        <w:t>, as shown in the above Proposal 2</w:t>
      </w:r>
      <w:r w:rsidR="00A47D13">
        <w:rPr>
          <w:rFonts w:ascii="Times New Roman" w:eastAsia="宋体" w:hAnsi="Times New Roman"/>
          <w:sz w:val="21"/>
          <w:szCs w:val="21"/>
          <w:lang w:val="en-US" w:eastAsia="zh-CN"/>
        </w:rPr>
        <w:t>/3</w:t>
      </w:r>
      <w:r w:rsidR="00C35341">
        <w:rPr>
          <w:rFonts w:ascii="Times New Roman" w:eastAsia="宋体" w:hAnsi="Times New Roman"/>
          <w:sz w:val="21"/>
          <w:szCs w:val="21"/>
          <w:lang w:val="en-US" w:eastAsia="zh-CN"/>
        </w:rPr>
        <w:t>.</w:t>
      </w:r>
      <w:r w:rsidR="00B24DBF">
        <w:rPr>
          <w:rFonts w:ascii="Times New Roman" w:eastAsia="宋体" w:hAnsi="Times New Roman" w:hint="eastAsia"/>
          <w:sz w:val="21"/>
          <w:szCs w:val="21"/>
          <w:lang w:val="en-US" w:eastAsia="zh-CN"/>
        </w:rPr>
        <w:t xml:space="preserve"> </w:t>
      </w:r>
      <w:r w:rsidR="00C82E30">
        <w:rPr>
          <w:rFonts w:ascii="Times New Roman" w:eastAsia="宋体" w:hAnsi="Times New Roman"/>
          <w:sz w:val="21"/>
          <w:szCs w:val="21"/>
          <w:lang w:val="en-US" w:eastAsia="zh-CN"/>
        </w:rPr>
        <w:t>RAN2 can carry out further discussion under this assumption, or send LS to SA2 for such confirmation, if deemed as necessary by companies.</w:t>
      </w:r>
    </w:p>
    <w:p w14:paraId="34FC71DE" w14:textId="1C73A341" w:rsidR="00F12FD9" w:rsidRDefault="00F12FD9" w:rsidP="00F12FD9">
      <w:pPr>
        <w:jc w:val="both"/>
        <w:rPr>
          <w:rFonts w:ascii="Times New Roman" w:eastAsia="宋体" w:hAnsi="Times New Roman" w:cs="Times New Roman"/>
          <w:b/>
          <w:kern w:val="2"/>
          <w:sz w:val="21"/>
          <w:szCs w:val="21"/>
          <w:lang w:val="en-US" w:eastAsia="zh-CN"/>
        </w:rPr>
      </w:pPr>
      <w:bookmarkStart w:id="31" w:name="OLE_LINK46"/>
      <w:bookmarkStart w:id="32" w:name="OLE_LINK47"/>
      <w:bookmarkStart w:id="33" w:name="OLE_LINK53"/>
      <w:bookmarkStart w:id="34" w:name="OLE_LINK59"/>
      <w:bookmarkStart w:id="35" w:name="OLE_LINK60"/>
      <w:bookmarkStart w:id="36" w:name="OLE_LINK66"/>
      <w:r>
        <w:rPr>
          <w:rFonts w:ascii="Times New Roman" w:eastAsia="宋体" w:hAnsi="Times New Roman" w:cs="Times New Roman"/>
          <w:b/>
          <w:kern w:val="2"/>
          <w:sz w:val="21"/>
          <w:szCs w:val="21"/>
          <w:lang w:val="en-US" w:eastAsia="zh-CN"/>
        </w:rPr>
        <w:t xml:space="preserve">Proposal </w:t>
      </w:r>
      <w:r w:rsidR="00C35341">
        <w:rPr>
          <w:rFonts w:ascii="Times New Roman" w:eastAsia="宋体" w:hAnsi="Times New Roman" w:cs="Times New Roman"/>
          <w:b/>
          <w:kern w:val="2"/>
          <w:sz w:val="21"/>
          <w:szCs w:val="21"/>
          <w:lang w:val="en-US" w:eastAsia="zh-CN"/>
        </w:rPr>
        <w:t>3</w:t>
      </w:r>
      <w:r w:rsidRPr="008D73E8">
        <w:rPr>
          <w:rFonts w:ascii="Times New Roman" w:eastAsia="宋体" w:hAnsi="Times New Roman" w:cs="Times New Roman"/>
          <w:b/>
          <w:kern w:val="2"/>
          <w:sz w:val="21"/>
          <w:szCs w:val="21"/>
          <w:lang w:val="en-US" w:eastAsia="zh-CN"/>
        </w:rPr>
        <w:t>:</w:t>
      </w:r>
      <w:r w:rsidR="00C82E30">
        <w:rPr>
          <w:rFonts w:ascii="Times New Roman" w:eastAsia="宋体" w:hAnsi="Times New Roman" w:cs="Times New Roman"/>
          <w:b/>
          <w:kern w:val="2"/>
          <w:sz w:val="21"/>
          <w:szCs w:val="21"/>
          <w:lang w:val="en-US" w:eastAsia="zh-CN"/>
        </w:rPr>
        <w:t xml:space="preserve"> RAN2 assumes that for a DST of groupcast or broadcast, the UE can obtain the whole set of PQIs supported for this DST </w:t>
      </w:r>
      <w:r w:rsidR="006F4622">
        <w:rPr>
          <w:rFonts w:ascii="Times New Roman" w:eastAsia="宋体" w:hAnsi="Times New Roman" w:cs="Times New Roman"/>
          <w:b/>
          <w:kern w:val="2"/>
          <w:sz w:val="21"/>
          <w:szCs w:val="21"/>
          <w:lang w:val="en-US" w:eastAsia="zh-CN"/>
        </w:rPr>
        <w:t xml:space="preserve">from the upper layers </w:t>
      </w:r>
      <w:r w:rsidR="00C82E30">
        <w:rPr>
          <w:rFonts w:ascii="Times New Roman" w:eastAsia="宋体" w:hAnsi="Times New Roman" w:cs="Times New Roman"/>
          <w:b/>
          <w:kern w:val="2"/>
          <w:sz w:val="21"/>
          <w:szCs w:val="21"/>
          <w:lang w:val="en-US" w:eastAsia="zh-CN"/>
        </w:rPr>
        <w:t xml:space="preserve">(based on which the DRX configuration </w:t>
      </w:r>
      <w:r w:rsidR="006F4622">
        <w:rPr>
          <w:rFonts w:ascii="Times New Roman" w:eastAsia="宋体" w:hAnsi="Times New Roman" w:cs="Times New Roman"/>
          <w:b/>
          <w:kern w:val="2"/>
          <w:sz w:val="21"/>
          <w:szCs w:val="21"/>
          <w:lang w:val="en-US" w:eastAsia="zh-CN"/>
        </w:rPr>
        <w:t xml:space="preserve">actually applied </w:t>
      </w:r>
      <w:r w:rsidR="00C82E30">
        <w:rPr>
          <w:rFonts w:ascii="Times New Roman" w:eastAsia="宋体" w:hAnsi="Times New Roman" w:cs="Times New Roman"/>
          <w:b/>
          <w:kern w:val="2"/>
          <w:sz w:val="21"/>
          <w:szCs w:val="21"/>
          <w:lang w:val="en-US" w:eastAsia="zh-CN"/>
        </w:rPr>
        <w:t>for this DST is selected). I</w:t>
      </w:r>
      <w:r w:rsidR="009535B9">
        <w:rPr>
          <w:rFonts w:ascii="Times New Roman" w:eastAsia="宋体" w:hAnsi="Times New Roman" w:cs="Times New Roman"/>
          <w:b/>
          <w:kern w:val="2"/>
          <w:sz w:val="21"/>
          <w:szCs w:val="21"/>
          <w:lang w:val="en-US" w:eastAsia="zh-CN"/>
        </w:rPr>
        <w:t>f</w:t>
      </w:r>
      <w:r w:rsidR="00C82E30">
        <w:rPr>
          <w:rFonts w:ascii="Times New Roman" w:eastAsia="宋体" w:hAnsi="Times New Roman" w:cs="Times New Roman"/>
          <w:b/>
          <w:kern w:val="2"/>
          <w:sz w:val="21"/>
          <w:szCs w:val="21"/>
          <w:lang w:val="en-US" w:eastAsia="zh-CN"/>
        </w:rPr>
        <w:t xml:space="preserve"> deemed as necessary, s</w:t>
      </w:r>
      <w:r>
        <w:rPr>
          <w:rFonts w:ascii="Times New Roman" w:eastAsia="宋体" w:hAnsi="Times New Roman" w:cs="Times New Roman" w:hint="eastAsia"/>
          <w:b/>
          <w:kern w:val="2"/>
          <w:sz w:val="21"/>
          <w:szCs w:val="21"/>
          <w:lang w:val="en-US" w:eastAsia="zh-CN"/>
        </w:rPr>
        <w:t>end</w:t>
      </w:r>
      <w:r>
        <w:rPr>
          <w:rFonts w:ascii="Times New Roman" w:eastAsia="宋体" w:hAnsi="Times New Roman" w:cs="Times New Roman"/>
          <w:b/>
          <w:kern w:val="2"/>
          <w:sz w:val="21"/>
          <w:szCs w:val="21"/>
          <w:lang w:val="en-US" w:eastAsia="zh-CN"/>
        </w:rPr>
        <w:t xml:space="preserve"> an LS to SA2 </w:t>
      </w:r>
      <w:r w:rsidR="00C82E30">
        <w:rPr>
          <w:rFonts w:ascii="Times New Roman" w:eastAsia="宋体" w:hAnsi="Times New Roman" w:cs="Times New Roman"/>
          <w:b/>
          <w:kern w:val="2"/>
          <w:sz w:val="21"/>
          <w:szCs w:val="21"/>
          <w:lang w:val="en-US" w:eastAsia="zh-CN"/>
        </w:rPr>
        <w:t>for</w:t>
      </w:r>
      <w:r>
        <w:rPr>
          <w:rFonts w:ascii="Times New Roman" w:eastAsia="宋体" w:hAnsi="Times New Roman" w:cs="Times New Roman"/>
          <w:b/>
          <w:kern w:val="2"/>
          <w:sz w:val="21"/>
          <w:szCs w:val="21"/>
          <w:lang w:val="en-US" w:eastAsia="zh-CN"/>
        </w:rPr>
        <w:t xml:space="preserve"> </w:t>
      </w:r>
      <w:bookmarkStart w:id="37" w:name="OLE_LINK48"/>
      <w:r w:rsidR="00C82E30">
        <w:rPr>
          <w:rFonts w:ascii="Times New Roman" w:eastAsia="宋体" w:hAnsi="Times New Roman" w:cs="Times New Roman"/>
          <w:b/>
          <w:kern w:val="2"/>
          <w:sz w:val="21"/>
          <w:szCs w:val="21"/>
          <w:lang w:val="en-US" w:eastAsia="zh-CN"/>
        </w:rPr>
        <w:t>confirmation of this assumption</w:t>
      </w:r>
      <w:r w:rsidR="0067628F" w:rsidRPr="0067628F">
        <w:rPr>
          <w:rFonts w:ascii="Times New Roman" w:eastAsia="宋体" w:hAnsi="Times New Roman" w:cs="Times New Roman"/>
          <w:b/>
          <w:kern w:val="2"/>
          <w:sz w:val="21"/>
          <w:szCs w:val="21"/>
          <w:lang w:val="en-US" w:eastAsia="zh-CN"/>
        </w:rPr>
        <w:t>.</w:t>
      </w:r>
      <w:bookmarkEnd w:id="37"/>
    </w:p>
    <w:p w14:paraId="67CFE52D" w14:textId="254D56C7" w:rsidR="00F12FD9" w:rsidRPr="0067628F" w:rsidRDefault="00F12FD9" w:rsidP="0067628F">
      <w:pPr>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 xml:space="preserve">Proposal </w:t>
      </w:r>
      <w:r w:rsidR="0067628F">
        <w:rPr>
          <w:rFonts w:ascii="Times New Roman" w:eastAsia="宋体" w:hAnsi="Times New Roman" w:cs="Times New Roman"/>
          <w:b/>
          <w:kern w:val="2"/>
          <w:sz w:val="21"/>
          <w:szCs w:val="21"/>
          <w:lang w:val="en-US" w:eastAsia="zh-CN"/>
        </w:rPr>
        <w:t>3</w:t>
      </w:r>
      <w:r>
        <w:rPr>
          <w:rFonts w:ascii="Times New Roman" w:eastAsia="宋体" w:hAnsi="Times New Roman" w:cs="Times New Roman"/>
          <w:b/>
          <w:kern w:val="2"/>
          <w:sz w:val="21"/>
          <w:szCs w:val="21"/>
          <w:lang w:val="en-US" w:eastAsia="zh-CN"/>
        </w:rPr>
        <w:t xml:space="preserve">a: Adopt </w:t>
      </w:r>
      <w:r>
        <w:rPr>
          <w:rFonts w:ascii="Times New Roman" w:eastAsia="宋体" w:hAnsi="Times New Roman" w:cs="Times New Roman" w:hint="eastAsia"/>
          <w:b/>
          <w:kern w:val="2"/>
          <w:sz w:val="21"/>
          <w:szCs w:val="21"/>
          <w:lang w:val="en-US" w:eastAsia="zh-CN"/>
        </w:rPr>
        <w:t>t</w:t>
      </w:r>
      <w:r>
        <w:rPr>
          <w:rFonts w:ascii="Times New Roman" w:eastAsia="宋体" w:hAnsi="Times New Roman" w:cs="Times New Roman"/>
          <w:b/>
          <w:kern w:val="2"/>
          <w:sz w:val="21"/>
          <w:szCs w:val="21"/>
          <w:lang w:val="en-US" w:eastAsia="zh-CN"/>
        </w:rPr>
        <w:t xml:space="preserve">he draft LS in the Appendix, if </w:t>
      </w:r>
      <w:r w:rsidR="009535B9">
        <w:rPr>
          <w:rFonts w:ascii="Times New Roman" w:eastAsia="宋体" w:hAnsi="Times New Roman" w:cs="Times New Roman"/>
          <w:b/>
          <w:kern w:val="2"/>
          <w:sz w:val="21"/>
          <w:szCs w:val="21"/>
          <w:lang w:val="en-US" w:eastAsia="zh-CN"/>
        </w:rPr>
        <w:t xml:space="preserve">LS to SA2 is </w:t>
      </w:r>
      <w:r w:rsidR="0067628F">
        <w:rPr>
          <w:rFonts w:ascii="Times New Roman" w:eastAsia="宋体" w:hAnsi="Times New Roman" w:cs="Times New Roman"/>
          <w:b/>
          <w:kern w:val="2"/>
          <w:sz w:val="21"/>
          <w:szCs w:val="21"/>
          <w:lang w:val="en-US" w:eastAsia="zh-CN"/>
        </w:rPr>
        <w:t xml:space="preserve"> agreed</w:t>
      </w:r>
      <w:r w:rsidR="009535B9">
        <w:rPr>
          <w:rFonts w:ascii="Times New Roman" w:eastAsia="宋体" w:hAnsi="Times New Roman" w:cs="Times New Roman"/>
          <w:b/>
          <w:kern w:val="2"/>
          <w:sz w:val="21"/>
          <w:szCs w:val="21"/>
          <w:lang w:val="en-US" w:eastAsia="zh-CN"/>
        </w:rPr>
        <w:t xml:space="preserve"> as necessary</w:t>
      </w:r>
      <w:r w:rsidR="0067628F">
        <w:rPr>
          <w:rFonts w:ascii="Times New Roman" w:eastAsia="宋体" w:hAnsi="Times New Roman" w:cs="Times New Roman"/>
          <w:b/>
          <w:kern w:val="2"/>
          <w:sz w:val="21"/>
          <w:szCs w:val="21"/>
          <w:lang w:val="en-US" w:eastAsia="zh-CN"/>
        </w:rPr>
        <w:t>.</w:t>
      </w:r>
    </w:p>
    <w:bookmarkEnd w:id="31"/>
    <w:bookmarkEnd w:id="32"/>
    <w:bookmarkEnd w:id="33"/>
    <w:bookmarkEnd w:id="34"/>
    <w:bookmarkEnd w:id="35"/>
    <w:bookmarkEnd w:id="36"/>
    <w:p w14:paraId="64907444" w14:textId="03B3A53D" w:rsidR="00D27B91" w:rsidRDefault="008C38A9" w:rsidP="002F4E33">
      <w:pPr>
        <w:widowControl w:val="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In order to </w:t>
      </w:r>
      <w:r w:rsidR="00D0313B">
        <w:rPr>
          <w:rFonts w:ascii="Times New Roman" w:eastAsia="宋体" w:hAnsi="Times New Roman"/>
          <w:sz w:val="21"/>
          <w:szCs w:val="21"/>
          <w:lang w:val="en-US" w:eastAsia="zh-CN"/>
        </w:rPr>
        <w:t xml:space="preserve">support Proposal </w:t>
      </w:r>
      <w:r w:rsidR="0067628F">
        <w:rPr>
          <w:rFonts w:ascii="Times New Roman" w:eastAsia="宋体" w:hAnsi="Times New Roman"/>
          <w:sz w:val="21"/>
          <w:szCs w:val="21"/>
          <w:lang w:val="en-US" w:eastAsia="zh-CN"/>
        </w:rPr>
        <w:t xml:space="preserve">2 </w:t>
      </w:r>
      <w:r w:rsidR="00D0313B">
        <w:rPr>
          <w:rFonts w:ascii="Times New Roman" w:eastAsia="宋体" w:hAnsi="Times New Roman"/>
          <w:sz w:val="21"/>
          <w:szCs w:val="21"/>
          <w:lang w:val="en-US" w:eastAsia="zh-CN"/>
        </w:rPr>
        <w:t>above,</w:t>
      </w:r>
      <w:r>
        <w:rPr>
          <w:rFonts w:ascii="Times New Roman" w:eastAsia="宋体" w:hAnsi="Times New Roman"/>
          <w:sz w:val="21"/>
          <w:szCs w:val="21"/>
          <w:lang w:val="en-US" w:eastAsia="zh-CN"/>
        </w:rPr>
        <w:t xml:space="preserve"> if multiple PQI</w:t>
      </w:r>
      <w:r>
        <w:rPr>
          <w:rFonts w:ascii="Times New Roman" w:eastAsia="宋体" w:hAnsi="Times New Roman" w:hint="eastAsia"/>
          <w:sz w:val="21"/>
          <w:szCs w:val="21"/>
          <w:lang w:val="en-US" w:eastAsia="zh-CN"/>
        </w:rPr>
        <w:t>s</w:t>
      </w:r>
      <w:r>
        <w:rPr>
          <w:rFonts w:ascii="Times New Roman" w:eastAsia="宋体" w:hAnsi="Times New Roman"/>
          <w:sz w:val="21"/>
          <w:szCs w:val="21"/>
          <w:lang w:val="en-US" w:eastAsia="zh-CN"/>
        </w:rPr>
        <w:t xml:space="preserve"> are </w:t>
      </w:r>
      <w:r w:rsidR="00085A9B">
        <w:rPr>
          <w:rFonts w:ascii="Times New Roman" w:eastAsia="宋体" w:hAnsi="Times New Roman"/>
          <w:sz w:val="21"/>
          <w:szCs w:val="21"/>
          <w:lang w:val="en-US" w:eastAsia="zh-CN"/>
        </w:rPr>
        <w:t xml:space="preserve">now </w:t>
      </w:r>
      <w:r>
        <w:rPr>
          <w:rFonts w:ascii="Times New Roman" w:eastAsia="宋体" w:hAnsi="Times New Roman"/>
          <w:sz w:val="21"/>
          <w:szCs w:val="21"/>
          <w:lang w:val="en-US" w:eastAsia="zh-CN"/>
        </w:rPr>
        <w:t xml:space="preserve">associated with </w:t>
      </w:r>
      <w:r w:rsidR="00085A9B">
        <w:rPr>
          <w:rFonts w:ascii="Times New Roman" w:eastAsia="宋体" w:hAnsi="Times New Roman"/>
          <w:sz w:val="21"/>
          <w:szCs w:val="21"/>
          <w:lang w:val="en-US" w:eastAsia="zh-CN"/>
        </w:rPr>
        <w:t xml:space="preserve">a given </w:t>
      </w:r>
      <w:r>
        <w:rPr>
          <w:rFonts w:ascii="Times New Roman" w:eastAsia="宋体" w:hAnsi="Times New Roman"/>
          <w:sz w:val="21"/>
          <w:szCs w:val="21"/>
          <w:lang w:val="en-US" w:eastAsia="zh-CN"/>
        </w:rPr>
        <w:t xml:space="preserve">destination ID, two options can be considered. </w:t>
      </w:r>
      <w:r w:rsidR="00D0313B">
        <w:rPr>
          <w:rFonts w:ascii="Times New Roman" w:eastAsia="宋体" w:hAnsi="Times New Roman"/>
          <w:sz w:val="21"/>
          <w:szCs w:val="21"/>
          <w:lang w:val="en-US" w:eastAsia="zh-CN"/>
        </w:rPr>
        <w:t>As O</w:t>
      </w:r>
      <w:r>
        <w:rPr>
          <w:rFonts w:ascii="Times New Roman" w:eastAsia="宋体" w:hAnsi="Times New Roman"/>
          <w:sz w:val="21"/>
          <w:szCs w:val="21"/>
          <w:lang w:val="en-US" w:eastAsia="zh-CN"/>
        </w:rPr>
        <w:t xml:space="preserve">ption1, first a target PQI </w:t>
      </w:r>
      <w:r w:rsidR="00CE6886">
        <w:rPr>
          <w:rFonts w:ascii="Times New Roman" w:eastAsia="宋体" w:hAnsi="Times New Roman"/>
          <w:sz w:val="21"/>
          <w:szCs w:val="21"/>
          <w:lang w:val="en-US" w:eastAsia="zh-CN"/>
        </w:rPr>
        <w:t xml:space="preserve">among the </w:t>
      </w:r>
      <w:r>
        <w:rPr>
          <w:rFonts w:ascii="Times New Roman" w:eastAsia="宋体" w:hAnsi="Times New Roman"/>
          <w:sz w:val="21"/>
          <w:szCs w:val="21"/>
          <w:lang w:val="en-US" w:eastAsia="zh-CN"/>
        </w:rPr>
        <w:t xml:space="preserve">multiple PQIs </w:t>
      </w:r>
      <w:r w:rsidR="007E66A9">
        <w:rPr>
          <w:rFonts w:ascii="Times New Roman" w:eastAsia="宋体" w:hAnsi="Times New Roman"/>
          <w:sz w:val="21"/>
          <w:szCs w:val="21"/>
          <w:lang w:val="en-US" w:eastAsia="zh-CN"/>
        </w:rPr>
        <w:t xml:space="preserve">associated with the destination ID </w:t>
      </w:r>
      <w:r w:rsidR="00D0313B">
        <w:rPr>
          <w:rFonts w:ascii="Times New Roman" w:eastAsia="宋体" w:hAnsi="Times New Roman"/>
          <w:sz w:val="21"/>
          <w:szCs w:val="21"/>
          <w:lang w:val="en-US" w:eastAsia="zh-CN"/>
        </w:rPr>
        <w:t>can be selected</w:t>
      </w:r>
      <w:r w:rsidR="00085A9B">
        <w:rPr>
          <w:rFonts w:ascii="Times New Roman" w:eastAsia="宋体" w:hAnsi="Times New Roman"/>
          <w:sz w:val="21"/>
          <w:szCs w:val="21"/>
          <w:lang w:val="en-US" w:eastAsia="zh-CN"/>
        </w:rPr>
        <w:t xml:space="preserve"> (e.g. the PQI whose priority level </w:t>
      </w:r>
      <w:r w:rsidR="008556F5">
        <w:rPr>
          <w:rFonts w:ascii="Times New Roman" w:eastAsia="宋体" w:hAnsi="Times New Roman"/>
          <w:sz w:val="21"/>
          <w:szCs w:val="21"/>
          <w:lang w:val="en-US" w:eastAsia="zh-CN"/>
        </w:rPr>
        <w:t>and/</w:t>
      </w:r>
      <w:r w:rsidR="00085A9B">
        <w:rPr>
          <w:rFonts w:ascii="Times New Roman" w:eastAsia="宋体" w:hAnsi="Times New Roman"/>
          <w:sz w:val="21"/>
          <w:szCs w:val="21"/>
          <w:lang w:val="en-US" w:eastAsia="zh-CN"/>
        </w:rPr>
        <w:t>or PDB is the smallest)</w:t>
      </w:r>
      <w:r>
        <w:rPr>
          <w:rFonts w:ascii="Times New Roman" w:eastAsia="宋体" w:hAnsi="Times New Roman"/>
          <w:sz w:val="21"/>
          <w:szCs w:val="21"/>
          <w:lang w:val="en-US" w:eastAsia="zh-CN"/>
        </w:rPr>
        <w:t xml:space="preserve">, </w:t>
      </w:r>
      <w:r w:rsidR="00D0313B">
        <w:rPr>
          <w:rFonts w:ascii="Times New Roman" w:eastAsia="宋体" w:hAnsi="Times New Roman"/>
          <w:sz w:val="21"/>
          <w:szCs w:val="21"/>
          <w:lang w:val="en-US" w:eastAsia="zh-CN"/>
        </w:rPr>
        <w:t xml:space="preserve">and then </w:t>
      </w:r>
      <w:r>
        <w:rPr>
          <w:rFonts w:ascii="Times New Roman" w:eastAsia="宋体" w:hAnsi="Times New Roman"/>
          <w:sz w:val="21"/>
          <w:szCs w:val="21"/>
          <w:lang w:val="en-US" w:eastAsia="zh-CN"/>
        </w:rPr>
        <w:t>th</w:t>
      </w:r>
      <w:r w:rsidR="007E66A9">
        <w:rPr>
          <w:rFonts w:ascii="Times New Roman" w:eastAsia="宋体" w:hAnsi="Times New Roman"/>
          <w:sz w:val="21"/>
          <w:szCs w:val="21"/>
          <w:lang w:val="en-US" w:eastAsia="zh-CN"/>
        </w:rPr>
        <w:t>e</w:t>
      </w:r>
      <w:r>
        <w:rPr>
          <w:rFonts w:ascii="Times New Roman" w:eastAsia="宋体" w:hAnsi="Times New Roman"/>
          <w:sz w:val="21"/>
          <w:szCs w:val="21"/>
          <w:lang w:val="en-US" w:eastAsia="zh-CN"/>
        </w:rPr>
        <w:t xml:space="preserve"> </w:t>
      </w:r>
      <w:r w:rsidR="00D0313B">
        <w:rPr>
          <w:rFonts w:ascii="Times New Roman" w:eastAsia="宋体" w:hAnsi="Times New Roman"/>
          <w:sz w:val="21"/>
          <w:szCs w:val="21"/>
          <w:lang w:val="en-US" w:eastAsia="zh-CN"/>
        </w:rPr>
        <w:t xml:space="preserve">DRX configuration associated with this </w:t>
      </w:r>
      <w:r>
        <w:rPr>
          <w:rFonts w:ascii="Times New Roman" w:eastAsia="宋体" w:hAnsi="Times New Roman"/>
          <w:sz w:val="21"/>
          <w:szCs w:val="21"/>
          <w:lang w:val="en-US" w:eastAsia="zh-CN"/>
        </w:rPr>
        <w:t xml:space="preserve">target PQI </w:t>
      </w:r>
      <w:r w:rsidR="00D0313B">
        <w:rPr>
          <w:rFonts w:ascii="Times New Roman" w:eastAsia="宋体" w:hAnsi="Times New Roman"/>
          <w:sz w:val="21"/>
          <w:szCs w:val="21"/>
          <w:lang w:val="en-US" w:eastAsia="zh-CN"/>
        </w:rPr>
        <w:t xml:space="preserve">is applied </w:t>
      </w:r>
      <w:r>
        <w:rPr>
          <w:rFonts w:ascii="Times New Roman" w:eastAsia="宋体" w:hAnsi="Times New Roman"/>
          <w:sz w:val="21"/>
          <w:szCs w:val="21"/>
          <w:lang w:val="en-US" w:eastAsia="zh-CN"/>
        </w:rPr>
        <w:t xml:space="preserve">for this destination ID. </w:t>
      </w:r>
      <w:r w:rsidR="00D0313B">
        <w:rPr>
          <w:rFonts w:ascii="Times New Roman" w:eastAsia="宋体" w:hAnsi="Times New Roman"/>
          <w:sz w:val="21"/>
          <w:szCs w:val="21"/>
          <w:lang w:val="en-US" w:eastAsia="zh-CN"/>
        </w:rPr>
        <w:t>As O</w:t>
      </w:r>
      <w:r>
        <w:rPr>
          <w:rFonts w:ascii="Times New Roman" w:eastAsia="宋体" w:hAnsi="Times New Roman"/>
          <w:sz w:val="21"/>
          <w:szCs w:val="21"/>
          <w:lang w:val="en-US" w:eastAsia="zh-CN"/>
        </w:rPr>
        <w:t>ption</w:t>
      </w:r>
      <w:r w:rsidR="00772C52">
        <w:rPr>
          <w:rFonts w:ascii="Times New Roman" w:eastAsia="宋体" w:hAnsi="Times New Roman"/>
          <w:sz w:val="21"/>
          <w:szCs w:val="21"/>
          <w:lang w:val="en-US" w:eastAsia="zh-CN"/>
        </w:rPr>
        <w:t xml:space="preserve"> </w:t>
      </w:r>
      <w:r>
        <w:rPr>
          <w:rFonts w:ascii="Times New Roman" w:eastAsia="宋体" w:hAnsi="Times New Roman"/>
          <w:sz w:val="21"/>
          <w:szCs w:val="21"/>
          <w:lang w:val="en-US" w:eastAsia="zh-CN"/>
        </w:rPr>
        <w:t xml:space="preserve">2, first we can obtain multiple DRX configurations </w:t>
      </w:r>
      <w:r w:rsidR="00D0313B">
        <w:rPr>
          <w:rFonts w:ascii="Times New Roman" w:eastAsia="宋体" w:hAnsi="Times New Roman"/>
          <w:sz w:val="21"/>
          <w:szCs w:val="21"/>
          <w:lang w:val="en-US" w:eastAsia="zh-CN"/>
        </w:rPr>
        <w:t xml:space="preserve">respectively </w:t>
      </w:r>
      <w:r w:rsidR="00CE6886">
        <w:rPr>
          <w:rFonts w:ascii="Times New Roman" w:eastAsia="宋体" w:hAnsi="Times New Roman"/>
          <w:sz w:val="21"/>
          <w:szCs w:val="21"/>
          <w:lang w:val="en-US" w:eastAsia="zh-CN"/>
        </w:rPr>
        <w:t xml:space="preserve">corresponding to </w:t>
      </w:r>
      <w:r w:rsidR="00D0313B">
        <w:rPr>
          <w:rFonts w:ascii="Times New Roman" w:eastAsia="宋体" w:hAnsi="Times New Roman"/>
          <w:sz w:val="21"/>
          <w:szCs w:val="21"/>
          <w:lang w:val="en-US" w:eastAsia="zh-CN"/>
        </w:rPr>
        <w:t>th</w:t>
      </w:r>
      <w:r w:rsidR="00CE6886">
        <w:rPr>
          <w:rFonts w:ascii="Times New Roman" w:eastAsia="宋体" w:hAnsi="Times New Roman"/>
          <w:sz w:val="21"/>
          <w:szCs w:val="21"/>
          <w:lang w:val="en-US" w:eastAsia="zh-CN"/>
        </w:rPr>
        <w:t>e</w:t>
      </w:r>
      <w:r>
        <w:rPr>
          <w:rFonts w:ascii="Times New Roman" w:eastAsia="宋体" w:hAnsi="Times New Roman"/>
          <w:sz w:val="21"/>
          <w:szCs w:val="21"/>
          <w:lang w:val="en-US" w:eastAsia="zh-CN"/>
        </w:rPr>
        <w:t xml:space="preserve"> PQI</w:t>
      </w:r>
      <w:r w:rsidR="00CE6886">
        <w:rPr>
          <w:rFonts w:ascii="Times New Roman" w:eastAsia="宋体" w:hAnsi="Times New Roman"/>
          <w:sz w:val="21"/>
          <w:szCs w:val="21"/>
          <w:lang w:val="en-US" w:eastAsia="zh-CN"/>
        </w:rPr>
        <w:t>s</w:t>
      </w:r>
      <w:r>
        <w:rPr>
          <w:rFonts w:ascii="Times New Roman" w:eastAsia="宋体" w:hAnsi="Times New Roman"/>
          <w:sz w:val="21"/>
          <w:szCs w:val="21"/>
          <w:lang w:val="en-US" w:eastAsia="zh-CN"/>
        </w:rPr>
        <w:t xml:space="preserve"> associated with the destination ID, </w:t>
      </w:r>
      <w:r w:rsidR="00CE6886">
        <w:rPr>
          <w:rFonts w:ascii="Times New Roman" w:eastAsia="宋体" w:hAnsi="Times New Roman"/>
          <w:sz w:val="21"/>
          <w:szCs w:val="21"/>
          <w:lang w:val="en-US" w:eastAsia="zh-CN"/>
        </w:rPr>
        <w:t xml:space="preserve">and </w:t>
      </w:r>
      <w:r>
        <w:rPr>
          <w:rFonts w:ascii="Times New Roman" w:eastAsia="宋体" w:hAnsi="Times New Roman"/>
          <w:sz w:val="21"/>
          <w:szCs w:val="21"/>
          <w:lang w:val="en-US" w:eastAsia="zh-CN"/>
        </w:rPr>
        <w:t>then select a DRX conf</w:t>
      </w:r>
      <w:r w:rsidR="007E66A9">
        <w:rPr>
          <w:rFonts w:ascii="Times New Roman" w:eastAsia="宋体" w:hAnsi="Times New Roman"/>
          <w:sz w:val="21"/>
          <w:szCs w:val="21"/>
          <w:lang w:val="en-US" w:eastAsia="zh-CN"/>
        </w:rPr>
        <w:t xml:space="preserve">iguration </w:t>
      </w:r>
      <w:r w:rsidR="00A82251">
        <w:rPr>
          <w:rFonts w:ascii="Times New Roman" w:eastAsia="宋体" w:hAnsi="Times New Roman"/>
          <w:sz w:val="21"/>
          <w:szCs w:val="21"/>
          <w:lang w:val="en-US" w:eastAsia="zh-CN"/>
        </w:rPr>
        <w:t xml:space="preserve">according to some criteria </w:t>
      </w:r>
      <w:r w:rsidR="000F1E6E">
        <w:rPr>
          <w:rFonts w:ascii="Times New Roman" w:eastAsia="宋体" w:hAnsi="Times New Roman"/>
          <w:sz w:val="21"/>
          <w:szCs w:val="21"/>
          <w:lang w:val="en-US" w:eastAsia="zh-CN"/>
        </w:rPr>
        <w:t xml:space="preserve">(e.g. </w:t>
      </w:r>
      <w:r w:rsidR="00A82251">
        <w:rPr>
          <w:rFonts w:ascii="Times New Roman" w:eastAsia="宋体" w:hAnsi="Times New Roman"/>
          <w:sz w:val="21"/>
          <w:szCs w:val="21"/>
          <w:lang w:val="en-US" w:eastAsia="zh-CN"/>
        </w:rPr>
        <w:t xml:space="preserve">the DRX configuration with the smallest </w:t>
      </w:r>
      <w:r w:rsidR="000F1E6E">
        <w:rPr>
          <w:rFonts w:ascii="Times New Roman" w:eastAsia="宋体" w:hAnsi="Times New Roman"/>
          <w:sz w:val="21"/>
          <w:szCs w:val="21"/>
          <w:lang w:val="en-US" w:eastAsia="zh-CN"/>
        </w:rPr>
        <w:t xml:space="preserve">DRX cycle) </w:t>
      </w:r>
      <w:r w:rsidR="007E66A9">
        <w:rPr>
          <w:rFonts w:ascii="Times New Roman" w:eastAsia="宋体" w:hAnsi="Times New Roman"/>
          <w:sz w:val="21"/>
          <w:szCs w:val="21"/>
          <w:lang w:val="en-US" w:eastAsia="zh-CN"/>
        </w:rPr>
        <w:t>within these DRX configurations.</w:t>
      </w:r>
    </w:p>
    <w:p w14:paraId="429E15EB" w14:textId="43B4FC16" w:rsidR="007E66A9" w:rsidRDefault="007E66A9" w:rsidP="0091764A">
      <w:pPr>
        <w:spacing w:after="120"/>
        <w:jc w:val="both"/>
        <w:rPr>
          <w:rFonts w:ascii="Times New Roman" w:eastAsia="宋体" w:hAnsi="Times New Roman" w:cs="Times New Roman"/>
          <w:b/>
          <w:kern w:val="2"/>
          <w:sz w:val="21"/>
          <w:szCs w:val="21"/>
          <w:lang w:val="en-US" w:eastAsia="zh-CN"/>
        </w:rPr>
      </w:pPr>
      <w:bookmarkStart w:id="38" w:name="OLE_LINK81"/>
      <w:bookmarkStart w:id="39" w:name="OLE_LINK88"/>
      <w:bookmarkStart w:id="40" w:name="OLE_LINK89"/>
      <w:bookmarkStart w:id="41" w:name="OLE_LINK29"/>
      <w:bookmarkEnd w:id="29"/>
      <w:r w:rsidRPr="008D73E8">
        <w:rPr>
          <w:rFonts w:ascii="Times New Roman" w:eastAsia="宋体" w:hAnsi="Times New Roman" w:cs="Times New Roman"/>
          <w:b/>
          <w:kern w:val="2"/>
          <w:sz w:val="21"/>
          <w:szCs w:val="21"/>
          <w:lang w:val="en-US" w:eastAsia="zh-CN"/>
        </w:rPr>
        <w:t xml:space="preserve">Proposal </w:t>
      </w:r>
      <w:r w:rsidR="00482D23">
        <w:rPr>
          <w:rFonts w:ascii="Times New Roman" w:eastAsia="宋体" w:hAnsi="Times New Roman" w:cs="Times New Roman"/>
          <w:b/>
          <w:kern w:val="2"/>
          <w:sz w:val="21"/>
          <w:szCs w:val="21"/>
          <w:lang w:val="en-US" w:eastAsia="zh-CN"/>
        </w:rPr>
        <w:t>4</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RAN2 to decide how to </w:t>
      </w:r>
      <w:r w:rsidR="00CE6886">
        <w:rPr>
          <w:rFonts w:ascii="Times New Roman" w:eastAsia="宋体" w:hAnsi="Times New Roman" w:cs="Times New Roman"/>
          <w:b/>
          <w:kern w:val="2"/>
          <w:sz w:val="21"/>
          <w:szCs w:val="21"/>
          <w:lang w:val="en-US" w:eastAsia="zh-CN"/>
        </w:rPr>
        <w:t>decide the</w:t>
      </w:r>
      <w:r>
        <w:rPr>
          <w:rFonts w:ascii="Times New Roman" w:eastAsia="宋体" w:hAnsi="Times New Roman" w:cs="Times New Roman"/>
          <w:b/>
          <w:kern w:val="2"/>
          <w:sz w:val="21"/>
          <w:szCs w:val="21"/>
          <w:lang w:val="en-US" w:eastAsia="zh-CN"/>
        </w:rPr>
        <w:t xml:space="preserve"> DRX </w:t>
      </w:r>
      <w:r w:rsidR="00CE6886">
        <w:rPr>
          <w:rFonts w:ascii="Times New Roman" w:eastAsia="宋体" w:hAnsi="Times New Roman" w:cs="Times New Roman"/>
          <w:b/>
          <w:kern w:val="2"/>
          <w:sz w:val="21"/>
          <w:szCs w:val="21"/>
          <w:lang w:val="en-US" w:eastAsia="zh-CN"/>
        </w:rPr>
        <w:t xml:space="preserve">configuration applied by the MAC entity </w:t>
      </w:r>
      <w:r>
        <w:rPr>
          <w:rFonts w:ascii="Times New Roman" w:eastAsia="宋体" w:hAnsi="Times New Roman" w:cs="Times New Roman"/>
          <w:b/>
          <w:kern w:val="2"/>
          <w:sz w:val="21"/>
          <w:szCs w:val="21"/>
          <w:lang w:val="en-US" w:eastAsia="zh-CN"/>
        </w:rPr>
        <w:t>for each broadcast</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groupcast destination ID by taking into account the following two options:</w:t>
      </w:r>
    </w:p>
    <w:bookmarkEnd w:id="38"/>
    <w:p w14:paraId="45BBA3D3" w14:textId="0DB9F5DA" w:rsidR="007E66A9" w:rsidRPr="005F15F7" w:rsidRDefault="007E66A9" w:rsidP="0091764A">
      <w:pPr>
        <w:pStyle w:val="afff"/>
        <w:numPr>
          <w:ilvl w:val="0"/>
          <w:numId w:val="29"/>
        </w:numPr>
        <w:spacing w:after="120"/>
        <w:ind w:firstLineChars="0"/>
        <w:jc w:val="both"/>
        <w:rPr>
          <w:rFonts w:ascii="Times New Roman" w:eastAsia="宋体" w:hAnsi="Times New Roman" w:cs="Times New Roman"/>
          <w:b/>
          <w:color w:val="auto"/>
          <w:sz w:val="21"/>
          <w:szCs w:val="21"/>
          <w:lang w:val="en-US" w:eastAsia="zh-CN"/>
        </w:rPr>
      </w:pPr>
      <w:r w:rsidRPr="005F15F7">
        <w:rPr>
          <w:rFonts w:ascii="Times New Roman" w:eastAsia="宋体" w:hAnsi="Times New Roman" w:cs="Times New Roman"/>
          <w:b/>
          <w:color w:val="auto"/>
          <w:sz w:val="21"/>
          <w:szCs w:val="21"/>
          <w:lang w:val="en-US" w:eastAsia="zh-CN"/>
        </w:rPr>
        <w:t xml:space="preserve">Option 1: </w:t>
      </w:r>
      <w:r>
        <w:rPr>
          <w:rFonts w:ascii="Times New Roman" w:eastAsia="宋体" w:hAnsi="Times New Roman" w:cs="Times New Roman"/>
          <w:b/>
          <w:color w:val="auto"/>
          <w:sz w:val="21"/>
          <w:szCs w:val="21"/>
          <w:lang w:val="en-US" w:eastAsia="zh-CN"/>
        </w:rPr>
        <w:t xml:space="preserve">first select a target PQI </w:t>
      </w:r>
      <w:r w:rsidR="00CE6886">
        <w:rPr>
          <w:rFonts w:ascii="Times New Roman" w:eastAsia="宋体" w:hAnsi="Times New Roman" w:cs="Times New Roman"/>
          <w:b/>
          <w:color w:val="auto"/>
          <w:sz w:val="21"/>
          <w:szCs w:val="21"/>
          <w:lang w:val="en-US" w:eastAsia="zh-CN"/>
        </w:rPr>
        <w:t xml:space="preserve">among the </w:t>
      </w:r>
      <w:r>
        <w:rPr>
          <w:rFonts w:ascii="Times New Roman" w:eastAsia="宋体" w:hAnsi="Times New Roman" w:cs="Times New Roman"/>
          <w:b/>
          <w:color w:val="auto"/>
          <w:sz w:val="21"/>
          <w:szCs w:val="21"/>
          <w:lang w:val="en-US" w:eastAsia="zh-CN"/>
        </w:rPr>
        <w:t>multiple PQI</w:t>
      </w:r>
      <w:r w:rsidR="00CE6886">
        <w:rPr>
          <w:rFonts w:ascii="Times New Roman" w:eastAsia="宋体" w:hAnsi="Times New Roman" w:cs="Times New Roman"/>
          <w:b/>
          <w:color w:val="auto"/>
          <w:sz w:val="21"/>
          <w:szCs w:val="21"/>
          <w:lang w:val="en-US" w:eastAsia="zh-CN"/>
        </w:rPr>
        <w:t>s</w:t>
      </w:r>
      <w:r>
        <w:rPr>
          <w:rFonts w:ascii="Times New Roman" w:eastAsia="宋体" w:hAnsi="Times New Roman" w:cs="Times New Roman"/>
          <w:b/>
          <w:color w:val="auto"/>
          <w:sz w:val="21"/>
          <w:szCs w:val="21"/>
          <w:lang w:val="en-US" w:eastAsia="zh-CN"/>
        </w:rPr>
        <w:t xml:space="preserve"> associated with the destination ID (e.g.</w:t>
      </w:r>
      <w:r w:rsidRPr="007E66A9">
        <w:t xml:space="preserve"> </w:t>
      </w:r>
      <w:r w:rsidRPr="007E66A9">
        <w:rPr>
          <w:rFonts w:ascii="Times New Roman" w:eastAsia="宋体" w:hAnsi="Times New Roman" w:cs="Times New Roman"/>
          <w:b/>
          <w:color w:val="auto"/>
          <w:sz w:val="21"/>
          <w:szCs w:val="21"/>
          <w:lang w:val="en-US" w:eastAsia="zh-CN"/>
        </w:rPr>
        <w:t xml:space="preserve">the PQI whose priority level </w:t>
      </w:r>
      <w:r w:rsidR="00061C70">
        <w:rPr>
          <w:rFonts w:ascii="Times New Roman" w:eastAsia="宋体" w:hAnsi="Times New Roman" w:cs="Times New Roman"/>
          <w:b/>
          <w:color w:val="auto"/>
          <w:sz w:val="21"/>
          <w:szCs w:val="21"/>
          <w:lang w:val="en-US" w:eastAsia="zh-CN"/>
        </w:rPr>
        <w:t>and/</w:t>
      </w:r>
      <w:r w:rsidRPr="007E66A9">
        <w:rPr>
          <w:rFonts w:ascii="Times New Roman" w:eastAsia="宋体" w:hAnsi="Times New Roman" w:cs="Times New Roman"/>
          <w:b/>
          <w:color w:val="auto"/>
          <w:sz w:val="21"/>
          <w:szCs w:val="21"/>
          <w:lang w:val="en-US" w:eastAsia="zh-CN"/>
        </w:rPr>
        <w:t>or PDB is the smallest</w:t>
      </w:r>
      <w:r>
        <w:rPr>
          <w:rFonts w:ascii="Times New Roman" w:eastAsia="宋体" w:hAnsi="Times New Roman" w:cs="Times New Roman" w:hint="eastAsia"/>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00CE6886">
        <w:rPr>
          <w:rFonts w:ascii="Times New Roman" w:eastAsia="宋体" w:hAnsi="Times New Roman" w:cs="Times New Roman"/>
          <w:b/>
          <w:color w:val="auto"/>
          <w:sz w:val="21"/>
          <w:szCs w:val="21"/>
          <w:lang w:val="en-US" w:eastAsia="zh-CN"/>
        </w:rPr>
        <w:t xml:space="preserve">and </w:t>
      </w:r>
      <w:r>
        <w:rPr>
          <w:rFonts w:ascii="Times New Roman" w:eastAsia="宋体" w:hAnsi="Times New Roman" w:cs="Times New Roman"/>
          <w:b/>
          <w:color w:val="auto"/>
          <w:sz w:val="21"/>
          <w:szCs w:val="21"/>
          <w:lang w:val="en-US" w:eastAsia="zh-CN"/>
        </w:rPr>
        <w:t xml:space="preserve">then use the the DRX configuration </w:t>
      </w:r>
      <w:r w:rsidR="00CE6886">
        <w:rPr>
          <w:rFonts w:ascii="Times New Roman" w:eastAsia="宋体" w:hAnsi="Times New Roman" w:cs="Times New Roman"/>
          <w:b/>
          <w:color w:val="auto"/>
          <w:sz w:val="21"/>
          <w:szCs w:val="21"/>
          <w:lang w:val="en-US" w:eastAsia="zh-CN"/>
        </w:rPr>
        <w:t xml:space="preserve">associated with this PQI </w:t>
      </w:r>
      <w:r>
        <w:rPr>
          <w:rFonts w:ascii="Times New Roman" w:eastAsia="宋体" w:hAnsi="Times New Roman" w:cs="Times New Roman"/>
          <w:b/>
          <w:color w:val="auto"/>
          <w:sz w:val="21"/>
          <w:szCs w:val="21"/>
          <w:lang w:val="en-US" w:eastAsia="zh-CN"/>
        </w:rPr>
        <w:t>for this destination ID</w:t>
      </w:r>
      <w:r w:rsidR="00CE6886">
        <w:rPr>
          <w:rFonts w:ascii="Times New Roman" w:eastAsia="宋体" w:hAnsi="Times New Roman" w:cs="Times New Roman"/>
          <w:b/>
          <w:color w:val="auto"/>
          <w:sz w:val="21"/>
          <w:szCs w:val="21"/>
          <w:lang w:val="en-US" w:eastAsia="zh-CN"/>
        </w:rPr>
        <w:t>;</w:t>
      </w:r>
    </w:p>
    <w:p w14:paraId="7A6FABCB" w14:textId="2306DFCB" w:rsidR="00CC5E1F" w:rsidRPr="00CC5E1F" w:rsidRDefault="007E66A9" w:rsidP="00CC5E1F">
      <w:pPr>
        <w:pStyle w:val="afff"/>
        <w:numPr>
          <w:ilvl w:val="0"/>
          <w:numId w:val="29"/>
        </w:numPr>
        <w:spacing w:after="120"/>
        <w:ind w:firstLineChars="0"/>
        <w:jc w:val="both"/>
        <w:rPr>
          <w:rFonts w:ascii="Times New Roman" w:eastAsia="宋体" w:hAnsi="Times New Roman" w:cs="Times New Roman"/>
          <w:b/>
          <w:color w:val="auto"/>
          <w:sz w:val="21"/>
          <w:szCs w:val="21"/>
          <w:lang w:val="en-US" w:eastAsia="zh-CN"/>
        </w:rPr>
      </w:pPr>
      <w:r w:rsidRPr="00CC5E1F">
        <w:rPr>
          <w:rFonts w:ascii="Times New Roman" w:eastAsia="宋体" w:hAnsi="Times New Roman" w:cs="Times New Roman"/>
          <w:b/>
          <w:color w:val="auto"/>
          <w:sz w:val="21"/>
          <w:szCs w:val="21"/>
          <w:lang w:val="en-US" w:eastAsia="zh-CN"/>
        </w:rPr>
        <w:t xml:space="preserve">Option 2: first </w:t>
      </w:r>
      <w:r w:rsidR="00CE6886" w:rsidRPr="00CC5E1F">
        <w:rPr>
          <w:rFonts w:ascii="Times New Roman" w:eastAsia="宋体" w:hAnsi="Times New Roman" w:cs="Times New Roman"/>
          <w:b/>
          <w:color w:val="auto"/>
          <w:sz w:val="21"/>
          <w:szCs w:val="21"/>
          <w:lang w:val="en-US" w:eastAsia="zh-CN"/>
        </w:rPr>
        <w:t xml:space="preserve">decide </w:t>
      </w:r>
      <w:r w:rsidRPr="00CC5E1F">
        <w:rPr>
          <w:rFonts w:ascii="Times New Roman" w:eastAsia="宋体" w:hAnsi="Times New Roman" w:cs="Times New Roman"/>
          <w:b/>
          <w:color w:val="auto"/>
          <w:sz w:val="21"/>
          <w:szCs w:val="21"/>
          <w:lang w:val="en-US" w:eastAsia="zh-CN"/>
        </w:rPr>
        <w:t>multiple DRX configuration</w:t>
      </w:r>
      <w:r w:rsidR="00CE6886" w:rsidRPr="00CC5E1F">
        <w:rPr>
          <w:rFonts w:ascii="Times New Roman" w:eastAsia="宋体" w:hAnsi="Times New Roman" w:cs="Times New Roman"/>
          <w:b/>
          <w:color w:val="auto"/>
          <w:sz w:val="21"/>
          <w:szCs w:val="21"/>
          <w:lang w:val="en-US" w:eastAsia="zh-CN"/>
        </w:rPr>
        <w:t>(</w:t>
      </w:r>
      <w:r w:rsidRPr="00CC5E1F">
        <w:rPr>
          <w:rFonts w:ascii="Times New Roman" w:eastAsia="宋体" w:hAnsi="Times New Roman" w:cs="Times New Roman"/>
          <w:b/>
          <w:color w:val="auto"/>
          <w:sz w:val="21"/>
          <w:szCs w:val="21"/>
          <w:lang w:val="en-US" w:eastAsia="zh-CN"/>
        </w:rPr>
        <w:t>s</w:t>
      </w:r>
      <w:r w:rsidR="00CE6886" w:rsidRPr="00CC5E1F">
        <w:rPr>
          <w:rFonts w:ascii="Times New Roman" w:eastAsia="宋体" w:hAnsi="Times New Roman" w:cs="Times New Roman"/>
          <w:b/>
          <w:color w:val="auto"/>
          <w:sz w:val="21"/>
          <w:szCs w:val="21"/>
          <w:lang w:val="en-US" w:eastAsia="zh-CN"/>
        </w:rPr>
        <w:t>)</w:t>
      </w:r>
      <w:r w:rsidR="00153B30" w:rsidRPr="00CC5E1F">
        <w:rPr>
          <w:rFonts w:ascii="Times New Roman" w:eastAsia="宋体" w:hAnsi="Times New Roman" w:cs="Times New Roman"/>
          <w:b/>
          <w:color w:val="auto"/>
          <w:sz w:val="21"/>
          <w:szCs w:val="21"/>
          <w:lang w:val="en-US" w:eastAsia="zh-CN"/>
        </w:rPr>
        <w:t xml:space="preserve"> </w:t>
      </w:r>
      <w:r w:rsidR="00CE6886" w:rsidRPr="00CC5E1F">
        <w:rPr>
          <w:rFonts w:ascii="Times New Roman" w:eastAsia="宋体" w:hAnsi="Times New Roman" w:cs="Times New Roman"/>
          <w:b/>
          <w:color w:val="auto"/>
          <w:sz w:val="21"/>
          <w:szCs w:val="21"/>
          <w:lang w:val="en-US" w:eastAsia="zh-CN"/>
        </w:rPr>
        <w:t xml:space="preserve">respectively corresponding to the </w:t>
      </w:r>
      <w:r w:rsidRPr="00CC5E1F">
        <w:rPr>
          <w:rFonts w:ascii="Times New Roman" w:eastAsia="宋体" w:hAnsi="Times New Roman" w:cs="Times New Roman"/>
          <w:b/>
          <w:color w:val="auto"/>
          <w:sz w:val="21"/>
          <w:szCs w:val="21"/>
          <w:lang w:val="en-US" w:eastAsia="zh-CN"/>
        </w:rPr>
        <w:t>PQI</w:t>
      </w:r>
      <w:r w:rsidR="00CE6886" w:rsidRPr="00CC5E1F">
        <w:rPr>
          <w:rFonts w:ascii="Times New Roman" w:eastAsia="宋体" w:hAnsi="Times New Roman" w:cs="Times New Roman"/>
          <w:b/>
          <w:color w:val="auto"/>
          <w:sz w:val="21"/>
          <w:szCs w:val="21"/>
          <w:lang w:val="en-US" w:eastAsia="zh-CN"/>
        </w:rPr>
        <w:t>(s)</w:t>
      </w:r>
      <w:r w:rsidRPr="00CC5E1F">
        <w:rPr>
          <w:rFonts w:ascii="Times New Roman" w:eastAsia="宋体" w:hAnsi="Times New Roman" w:cs="Times New Roman"/>
          <w:b/>
          <w:color w:val="auto"/>
          <w:sz w:val="21"/>
          <w:szCs w:val="21"/>
          <w:lang w:val="en-US" w:eastAsia="zh-CN"/>
        </w:rPr>
        <w:t xml:space="preserve"> associated with the destination ID</w:t>
      </w:r>
      <w:r w:rsidRPr="00CC5E1F">
        <w:rPr>
          <w:rFonts w:ascii="Times New Roman" w:eastAsia="宋体" w:hAnsi="Times New Roman" w:cs="Times New Roman" w:hint="eastAsia"/>
          <w:b/>
          <w:color w:val="auto"/>
          <w:sz w:val="21"/>
          <w:szCs w:val="21"/>
          <w:lang w:val="en-US" w:eastAsia="zh-CN"/>
        </w:rPr>
        <w:t>,</w:t>
      </w:r>
      <w:r w:rsidRPr="00CC5E1F">
        <w:rPr>
          <w:rFonts w:ascii="Times New Roman" w:eastAsia="宋体" w:hAnsi="Times New Roman" w:cs="Times New Roman"/>
          <w:b/>
          <w:color w:val="auto"/>
          <w:sz w:val="21"/>
          <w:szCs w:val="21"/>
          <w:lang w:val="en-US" w:eastAsia="zh-CN"/>
        </w:rPr>
        <w:t xml:space="preserve"> </w:t>
      </w:r>
      <w:r w:rsidR="00CE6886" w:rsidRPr="00CC5E1F">
        <w:rPr>
          <w:rFonts w:ascii="Times New Roman" w:eastAsia="宋体" w:hAnsi="Times New Roman" w:cs="Times New Roman"/>
          <w:b/>
          <w:color w:val="auto"/>
          <w:sz w:val="21"/>
          <w:szCs w:val="21"/>
          <w:lang w:val="en-US" w:eastAsia="zh-CN"/>
        </w:rPr>
        <w:t xml:space="preserve">and then </w:t>
      </w:r>
      <w:r w:rsidRPr="00CC5E1F">
        <w:rPr>
          <w:rFonts w:ascii="Times New Roman" w:eastAsia="宋体" w:hAnsi="Times New Roman" w:cs="Times New Roman"/>
          <w:b/>
          <w:color w:val="auto"/>
          <w:sz w:val="21"/>
          <w:szCs w:val="21"/>
          <w:lang w:val="en-US" w:eastAsia="zh-CN"/>
        </w:rPr>
        <w:t xml:space="preserve">select a target DRX configuration </w:t>
      </w:r>
      <w:r w:rsidR="00A82251" w:rsidRPr="00CC5E1F">
        <w:rPr>
          <w:rFonts w:ascii="Times New Roman" w:eastAsia="宋体" w:hAnsi="Times New Roman" w:cs="Times New Roman"/>
          <w:b/>
          <w:color w:val="auto"/>
          <w:sz w:val="21"/>
          <w:szCs w:val="21"/>
          <w:lang w:val="en-US" w:eastAsia="zh-CN"/>
        </w:rPr>
        <w:t xml:space="preserve">as per some specific criteria </w:t>
      </w:r>
      <w:r w:rsidR="000F1E6E" w:rsidRPr="00CC5E1F">
        <w:rPr>
          <w:rFonts w:ascii="Times New Roman" w:eastAsia="宋体" w:hAnsi="Times New Roman" w:cs="Times New Roman"/>
          <w:b/>
          <w:color w:val="auto"/>
          <w:sz w:val="21"/>
          <w:szCs w:val="21"/>
          <w:lang w:val="en-US" w:eastAsia="zh-CN"/>
        </w:rPr>
        <w:t xml:space="preserve">(e.g. </w:t>
      </w:r>
      <w:r w:rsidR="00A82251" w:rsidRPr="00CC5E1F">
        <w:rPr>
          <w:rFonts w:ascii="Times New Roman" w:eastAsia="宋体" w:hAnsi="Times New Roman" w:cs="Times New Roman"/>
          <w:b/>
          <w:color w:val="auto"/>
          <w:sz w:val="21"/>
          <w:szCs w:val="21"/>
          <w:lang w:val="en-US" w:eastAsia="zh-CN"/>
        </w:rPr>
        <w:t>the DRX configuration with the smallest</w:t>
      </w:r>
      <w:r w:rsidR="000F1E6E" w:rsidRPr="00CC5E1F">
        <w:rPr>
          <w:rFonts w:ascii="Times New Roman" w:eastAsia="宋体" w:hAnsi="Times New Roman" w:cs="Times New Roman"/>
          <w:b/>
          <w:color w:val="auto"/>
          <w:sz w:val="21"/>
          <w:szCs w:val="21"/>
          <w:lang w:val="en-US" w:eastAsia="zh-CN"/>
        </w:rPr>
        <w:t xml:space="preserve"> DRX cycle) </w:t>
      </w:r>
      <w:r w:rsidRPr="00CC5E1F">
        <w:rPr>
          <w:rFonts w:ascii="Times New Roman" w:eastAsia="宋体" w:hAnsi="Times New Roman" w:cs="Times New Roman"/>
          <w:b/>
          <w:color w:val="auto"/>
          <w:sz w:val="21"/>
          <w:szCs w:val="21"/>
          <w:lang w:val="en-US" w:eastAsia="zh-CN"/>
        </w:rPr>
        <w:t>within these DRX configurations.</w:t>
      </w:r>
    </w:p>
    <w:bookmarkEnd w:id="39"/>
    <w:bookmarkEnd w:id="40"/>
    <w:bookmarkEnd w:id="41"/>
    <w:p w14:paraId="4C79C15D" w14:textId="2DC0EF54" w:rsidR="00D91E6A" w:rsidRPr="0039064A" w:rsidRDefault="00D91E6A" w:rsidP="00582E1B">
      <w:pPr>
        <w:pStyle w:val="2"/>
        <w:ind w:hanging="283"/>
        <w:rPr>
          <w:rFonts w:ascii="Arial" w:hAnsi="Arial" w:cs="Arial"/>
          <w:lang w:val="en-US" w:eastAsia="ja-JP"/>
        </w:rPr>
      </w:pPr>
      <w:r w:rsidRPr="0039064A">
        <w:rPr>
          <w:rFonts w:ascii="Arial" w:hAnsi="Arial" w:cs="Arial"/>
          <w:lang w:val="en-US" w:eastAsia="ja-JP"/>
        </w:rPr>
        <w:t xml:space="preserve">SL DRX </w:t>
      </w:r>
      <w:r w:rsidR="00751216" w:rsidRPr="0039064A">
        <w:rPr>
          <w:rFonts w:ascii="Arial" w:hAnsi="Arial" w:cs="Arial"/>
          <w:lang w:val="en-US" w:eastAsia="ja-JP"/>
        </w:rPr>
        <w:t xml:space="preserve">timers related </w:t>
      </w:r>
      <w:r w:rsidR="00F6277C" w:rsidRPr="0039064A">
        <w:rPr>
          <w:rFonts w:ascii="Arial" w:hAnsi="Arial" w:cs="Arial"/>
          <w:lang w:val="en-US" w:eastAsia="ja-JP"/>
        </w:rPr>
        <w:t>behaviors</w:t>
      </w:r>
    </w:p>
    <w:p w14:paraId="4285F208" w14:textId="04B4E037" w:rsidR="001A5634" w:rsidRPr="001A5634" w:rsidRDefault="001A5634" w:rsidP="00D91E6A">
      <w:pPr>
        <w:widowControl w:val="0"/>
        <w:jc w:val="both"/>
        <w:rPr>
          <w:rFonts w:ascii="Times New Roman" w:eastAsia="宋体" w:hAnsi="Times New Roman"/>
          <w:b/>
          <w:sz w:val="21"/>
          <w:szCs w:val="21"/>
          <w:u w:val="single"/>
          <w:lang w:val="en-US" w:eastAsia="zh-CN"/>
        </w:rPr>
      </w:pPr>
      <w:r w:rsidRPr="001A5634">
        <w:rPr>
          <w:rFonts w:ascii="Times New Roman" w:eastAsia="宋体" w:hAnsi="Times New Roman"/>
          <w:b/>
          <w:sz w:val="21"/>
          <w:szCs w:val="21"/>
          <w:u w:val="single"/>
          <w:lang w:val="en-US" w:eastAsia="zh-CN"/>
        </w:rPr>
        <w:t>SL Inactivity timer</w:t>
      </w:r>
      <w:r w:rsidR="00817E30">
        <w:rPr>
          <w:rFonts w:ascii="Times New Roman" w:eastAsia="宋体" w:hAnsi="Times New Roman"/>
          <w:b/>
          <w:sz w:val="21"/>
          <w:szCs w:val="21"/>
          <w:u w:val="single"/>
          <w:lang w:val="en-US" w:eastAsia="zh-CN"/>
        </w:rPr>
        <w:t xml:space="preserve"> for groupcast</w:t>
      </w:r>
    </w:p>
    <w:p w14:paraId="0F57E69A" w14:textId="3580C716" w:rsidR="00755AF6" w:rsidRDefault="00755AF6" w:rsidP="00D91E6A">
      <w:pPr>
        <w:widowControl w:val="0"/>
        <w:jc w:val="both"/>
        <w:rPr>
          <w:rFonts w:ascii="Times New Roman" w:eastAsia="Malgun Gothic" w:hAnsi="Times New Roman"/>
          <w:sz w:val="20"/>
          <w:lang w:eastAsia="ko-KR"/>
        </w:rPr>
      </w:pPr>
      <w:bookmarkStart w:id="42" w:name="OLE_LINK116"/>
      <w:bookmarkStart w:id="43" w:name="OLE_LINK117"/>
      <w:bookmarkStart w:id="44" w:name="OLE_LINK31"/>
      <w:bookmarkStart w:id="45" w:name="OLE_LINK32"/>
      <w:r>
        <w:rPr>
          <w:rFonts w:ascii="Times New Roman" w:eastAsia="宋体" w:hAnsi="Times New Roman" w:hint="eastAsia"/>
          <w:sz w:val="21"/>
          <w:szCs w:val="21"/>
          <w:lang w:val="en-US" w:eastAsia="zh-CN"/>
        </w:rPr>
        <w:t>I</w:t>
      </w:r>
      <w:r>
        <w:rPr>
          <w:rFonts w:ascii="Times New Roman" w:eastAsia="宋体" w:hAnsi="Times New Roman"/>
          <w:sz w:val="21"/>
          <w:szCs w:val="21"/>
          <w:lang w:val="en-US" w:eastAsia="zh-CN"/>
        </w:rPr>
        <w:t xml:space="preserve">t has been agreed that </w:t>
      </w:r>
      <w:bookmarkStart w:id="46" w:name="OLE_LINK69"/>
      <w:bookmarkStart w:id="47" w:name="OLE_LINK70"/>
      <w:r w:rsidRPr="008B375A">
        <w:rPr>
          <w:rFonts w:ascii="Times New Roman" w:eastAsia="Malgun Gothic" w:hAnsi="Times New Roman"/>
          <w:sz w:val="20"/>
          <w:lang w:eastAsia="ko-KR"/>
        </w:rPr>
        <w:t>SL Inactivity timer is supported for groupcast</w:t>
      </w:r>
      <w:bookmarkEnd w:id="46"/>
      <w:bookmarkEnd w:id="47"/>
      <w:r>
        <w:rPr>
          <w:rFonts w:ascii="Times New Roman" w:eastAsia="Malgun Gothic" w:hAnsi="Times New Roman"/>
          <w:sz w:val="20"/>
          <w:lang w:eastAsia="ko-KR"/>
        </w:rPr>
        <w:t xml:space="preserve"> [2]</w:t>
      </w:r>
      <w:r w:rsidRPr="008B375A">
        <w:rPr>
          <w:rFonts w:ascii="Times New Roman" w:eastAsia="Malgun Gothic" w:hAnsi="Times New Roman"/>
          <w:sz w:val="20"/>
          <w:lang w:eastAsia="ko-KR"/>
        </w:rPr>
        <w:t>.</w:t>
      </w:r>
      <w:r>
        <w:rPr>
          <w:rFonts w:ascii="Times New Roman" w:eastAsia="Malgun Gothic" w:hAnsi="Times New Roman"/>
          <w:sz w:val="20"/>
          <w:lang w:eastAsia="ko-KR"/>
        </w:rPr>
        <w:t xml:space="preserve"> </w:t>
      </w:r>
      <w:r w:rsidR="00E82D78">
        <w:rPr>
          <w:rFonts w:ascii="Times New Roman" w:eastAsia="Malgun Gothic" w:hAnsi="Times New Roman"/>
          <w:sz w:val="20"/>
          <w:lang w:eastAsia="ko-KR"/>
        </w:rPr>
        <w:t xml:space="preserve">However, </w:t>
      </w:r>
      <w:r w:rsidR="00FA5206">
        <w:rPr>
          <w:rFonts w:ascii="Times New Roman" w:eastAsia="Malgun Gothic" w:hAnsi="Times New Roman"/>
          <w:sz w:val="20"/>
          <w:lang w:eastAsia="ko-KR"/>
        </w:rPr>
        <w:t xml:space="preserve">it has </w:t>
      </w:r>
      <w:r w:rsidR="0064196E">
        <w:rPr>
          <w:rFonts w:ascii="Times New Roman" w:eastAsia="Malgun Gothic" w:hAnsi="Times New Roman"/>
          <w:sz w:val="20"/>
          <w:lang w:eastAsia="ko-KR"/>
        </w:rPr>
        <w:t xml:space="preserve">not </w:t>
      </w:r>
      <w:r w:rsidR="00FA5206">
        <w:rPr>
          <w:rFonts w:ascii="Times New Roman" w:eastAsia="Malgun Gothic" w:hAnsi="Times New Roman"/>
          <w:sz w:val="20"/>
          <w:lang w:eastAsia="ko-KR"/>
        </w:rPr>
        <w:t xml:space="preserve">been decided if inactivity timer is </w:t>
      </w:r>
      <w:r w:rsidR="00E82D78">
        <w:rPr>
          <w:rFonts w:ascii="Times New Roman" w:eastAsia="Malgun Gothic" w:hAnsi="Times New Roman"/>
          <w:sz w:val="20"/>
          <w:lang w:eastAsia="ko-KR"/>
        </w:rPr>
        <w:t>maintain</w:t>
      </w:r>
      <w:r w:rsidR="00FA5206">
        <w:rPr>
          <w:rFonts w:ascii="Times New Roman" w:eastAsia="Malgun Gothic" w:hAnsi="Times New Roman"/>
          <w:sz w:val="20"/>
          <w:lang w:eastAsia="ko-KR"/>
        </w:rPr>
        <w:t xml:space="preserve">ed per </w:t>
      </w:r>
      <w:r w:rsidR="00FA5206" w:rsidRPr="00FA5206">
        <w:rPr>
          <w:rFonts w:ascii="Times New Roman" w:eastAsia="Malgun Gothic" w:hAnsi="Times New Roman"/>
          <w:sz w:val="20"/>
          <w:lang w:eastAsia="ko-KR"/>
        </w:rPr>
        <w:t xml:space="preserve">L2 destination ID or </w:t>
      </w:r>
      <w:r w:rsidR="00FA5206">
        <w:rPr>
          <w:rFonts w:ascii="Times New Roman" w:eastAsia="Malgun Gothic" w:hAnsi="Times New Roman"/>
          <w:sz w:val="20"/>
          <w:lang w:eastAsia="ko-KR"/>
        </w:rPr>
        <w:t xml:space="preserve">per </w:t>
      </w:r>
      <w:r w:rsidR="00745A18">
        <w:rPr>
          <w:rFonts w:ascii="Times New Roman" w:eastAsia="Malgun Gothic" w:hAnsi="Times New Roman"/>
          <w:sz w:val="20"/>
          <w:lang w:eastAsia="ko-KR"/>
        </w:rPr>
        <w:t>src/dst L2 ID</w:t>
      </w:r>
      <w:r w:rsidR="00FA5206" w:rsidRPr="00FA5206">
        <w:rPr>
          <w:rFonts w:ascii="Times New Roman" w:eastAsia="Malgun Gothic" w:hAnsi="Times New Roman"/>
          <w:sz w:val="20"/>
          <w:lang w:eastAsia="ko-KR"/>
        </w:rPr>
        <w:t xml:space="preserve"> pair</w:t>
      </w:r>
      <w:r w:rsidR="00E82D78">
        <w:rPr>
          <w:rFonts w:ascii="Times New Roman" w:eastAsia="Malgun Gothic" w:hAnsi="Times New Roman"/>
          <w:sz w:val="20"/>
          <w:lang w:eastAsia="ko-KR"/>
        </w:rPr>
        <w:t xml:space="preserve">. </w:t>
      </w:r>
      <w:r w:rsidR="004C6134">
        <w:rPr>
          <w:rFonts w:ascii="Times New Roman" w:eastAsia="Malgun Gothic" w:hAnsi="Times New Roman"/>
          <w:sz w:val="20"/>
          <w:lang w:eastAsia="ko-KR"/>
        </w:rPr>
        <w:t>In our view, inactivity timer</w:t>
      </w:r>
      <w:r w:rsidR="00633004">
        <w:rPr>
          <w:rFonts w:ascii="Times New Roman" w:eastAsia="Malgun Gothic" w:hAnsi="Times New Roman"/>
          <w:sz w:val="20"/>
          <w:lang w:eastAsia="ko-KR"/>
        </w:rPr>
        <w:t xml:space="preserve"> should be</w:t>
      </w:r>
      <w:r w:rsidR="004C6134">
        <w:rPr>
          <w:rFonts w:ascii="Times New Roman" w:eastAsia="Malgun Gothic" w:hAnsi="Times New Roman"/>
          <w:sz w:val="20"/>
          <w:lang w:eastAsia="ko-KR"/>
        </w:rPr>
        <w:t xml:space="preserve"> maintained per </w:t>
      </w:r>
      <w:r w:rsidR="002D3060" w:rsidRPr="00FA5206">
        <w:rPr>
          <w:rFonts w:ascii="Times New Roman" w:eastAsia="Malgun Gothic" w:hAnsi="Times New Roman"/>
          <w:sz w:val="20"/>
          <w:lang w:eastAsia="ko-KR"/>
        </w:rPr>
        <w:t>L2 destination ID</w:t>
      </w:r>
      <w:r w:rsidR="002D3060">
        <w:rPr>
          <w:rFonts w:ascii="Times New Roman" w:eastAsia="Malgun Gothic" w:hAnsi="Times New Roman"/>
          <w:sz w:val="20"/>
          <w:lang w:eastAsia="ko-KR"/>
        </w:rPr>
        <w:t xml:space="preserve"> since </w:t>
      </w:r>
      <w:r w:rsidR="00385AC3">
        <w:rPr>
          <w:rFonts w:ascii="Times New Roman" w:eastAsia="Malgun Gothic" w:hAnsi="Times New Roman"/>
          <w:sz w:val="20"/>
          <w:lang w:eastAsia="ko-KR"/>
        </w:rPr>
        <w:t>Rx UE receives transmissions from all UEs in the group instead of one particular UE</w:t>
      </w:r>
      <w:r w:rsidR="002D3060">
        <w:rPr>
          <w:rFonts w:ascii="Times New Roman" w:eastAsia="Malgun Gothic" w:hAnsi="Times New Roman"/>
          <w:sz w:val="20"/>
          <w:lang w:eastAsia="ko-KR"/>
        </w:rPr>
        <w:t xml:space="preserve">. </w:t>
      </w:r>
      <w:r w:rsidR="00385AC3">
        <w:rPr>
          <w:rFonts w:ascii="Times New Roman" w:eastAsia="Malgun Gothic" w:hAnsi="Times New Roman"/>
          <w:sz w:val="20"/>
          <w:lang w:eastAsia="ko-KR"/>
        </w:rPr>
        <w:t xml:space="preserve">Inactivity timer per src/dst L2 ID pair results in UE complexity due to maintaining many timers for one group and spec complexity without any benefit. </w:t>
      </w:r>
    </w:p>
    <w:p w14:paraId="3A365D24" w14:textId="2E13A4C5" w:rsidR="00755AF6" w:rsidRDefault="00755AF6" w:rsidP="00755AF6">
      <w:pPr>
        <w:spacing w:after="120"/>
        <w:jc w:val="both"/>
        <w:rPr>
          <w:rFonts w:ascii="Times New Roman" w:eastAsia="宋体" w:hAnsi="Times New Roman" w:cs="Times New Roman"/>
          <w:b/>
          <w:kern w:val="2"/>
          <w:sz w:val="21"/>
          <w:szCs w:val="21"/>
          <w:lang w:val="en-US" w:eastAsia="zh-CN"/>
        </w:rPr>
      </w:pPr>
      <w:bookmarkStart w:id="48" w:name="OLE_LINK122"/>
      <w:bookmarkStart w:id="49" w:name="OLE_LINK123"/>
      <w:bookmarkEnd w:id="42"/>
      <w:bookmarkEnd w:id="43"/>
      <w:r>
        <w:rPr>
          <w:rFonts w:ascii="Times New Roman" w:eastAsia="宋体" w:hAnsi="Times New Roman" w:cs="Times New Roman"/>
          <w:b/>
          <w:kern w:val="2"/>
          <w:sz w:val="21"/>
          <w:szCs w:val="21"/>
          <w:lang w:val="en-US" w:eastAsia="zh-CN"/>
        </w:rPr>
        <w:t xml:space="preserve">Proposal </w:t>
      </w:r>
      <w:r w:rsidR="00B24F5B">
        <w:rPr>
          <w:rFonts w:ascii="Times New Roman" w:eastAsia="宋体" w:hAnsi="Times New Roman" w:cs="Times New Roman"/>
          <w:b/>
          <w:kern w:val="2"/>
          <w:sz w:val="21"/>
          <w:szCs w:val="21"/>
          <w:lang w:val="en-US" w:eastAsia="zh-CN"/>
        </w:rPr>
        <w:t>5</w:t>
      </w:r>
      <w:r>
        <w:rPr>
          <w:rFonts w:ascii="Times New Roman" w:eastAsia="宋体" w:hAnsi="Times New Roman" w:cs="Times New Roman"/>
          <w:b/>
          <w:kern w:val="2"/>
          <w:sz w:val="21"/>
          <w:szCs w:val="21"/>
          <w:lang w:val="en-US" w:eastAsia="zh-CN"/>
        </w:rPr>
        <w:t xml:space="preserve">: </w:t>
      </w:r>
      <w:r w:rsidRPr="00755AF6">
        <w:rPr>
          <w:rFonts w:ascii="Times New Roman" w:eastAsia="宋体" w:hAnsi="Times New Roman" w:cs="Times New Roman"/>
          <w:b/>
          <w:kern w:val="2"/>
          <w:sz w:val="21"/>
          <w:szCs w:val="21"/>
          <w:lang w:val="en-US" w:eastAsia="zh-CN"/>
        </w:rPr>
        <w:t>For groupcast, SL Inactivity timer is maintained per L2 destination ID.</w:t>
      </w:r>
    </w:p>
    <w:bookmarkEnd w:id="48"/>
    <w:bookmarkEnd w:id="49"/>
    <w:p w14:paraId="609D390A" w14:textId="49FC9DAC" w:rsidR="00B24F5B" w:rsidRDefault="00B24F5B" w:rsidP="00B24F5B">
      <w:pPr>
        <w:widowControl w:val="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Regarding the FFS on whether a</w:t>
      </w:r>
      <w:r w:rsidRPr="00B24F5B">
        <w:rPr>
          <w:rFonts w:ascii="Times New Roman" w:eastAsia="宋体" w:hAnsi="Times New Roman"/>
          <w:sz w:val="21"/>
          <w:szCs w:val="21"/>
          <w:lang w:val="en-US" w:eastAsia="zh-CN"/>
        </w:rPr>
        <w:t xml:space="preserve">ny specific handling </w:t>
      </w:r>
      <w:r>
        <w:rPr>
          <w:rFonts w:ascii="Times New Roman" w:eastAsia="宋体" w:hAnsi="Times New Roman"/>
          <w:sz w:val="21"/>
          <w:szCs w:val="21"/>
          <w:lang w:val="en-US" w:eastAsia="zh-CN"/>
        </w:rPr>
        <w:t>is</w:t>
      </w:r>
      <w:r w:rsidRPr="00B24F5B">
        <w:rPr>
          <w:rFonts w:ascii="Times New Roman" w:eastAsia="宋体" w:hAnsi="Times New Roman"/>
          <w:sz w:val="21"/>
          <w:szCs w:val="21"/>
          <w:lang w:val="en-US" w:eastAsia="zh-CN"/>
        </w:rPr>
        <w:t xml:space="preserve"> needed for </w:t>
      </w:r>
      <w:bookmarkStart w:id="50" w:name="OLE_LINK120"/>
      <w:bookmarkStart w:id="51" w:name="OLE_LINK121"/>
      <w:r w:rsidRPr="00B24F5B">
        <w:rPr>
          <w:rFonts w:ascii="Times New Roman" w:eastAsia="宋体" w:hAnsi="Times New Roman"/>
          <w:sz w:val="21"/>
          <w:szCs w:val="21"/>
          <w:lang w:val="en-US" w:eastAsia="zh-CN"/>
        </w:rPr>
        <w:t xml:space="preserve">synchronization of inactivity timers </w:t>
      </w:r>
      <w:r w:rsidR="00696DA3">
        <w:rPr>
          <w:rFonts w:ascii="Times New Roman" w:eastAsia="宋体" w:hAnsi="Times New Roman"/>
          <w:sz w:val="21"/>
          <w:szCs w:val="21"/>
          <w:lang w:val="en-US" w:eastAsia="zh-CN"/>
        </w:rPr>
        <w:t xml:space="preserve">among UEs in a group </w:t>
      </w:r>
      <w:r w:rsidRPr="00B24F5B">
        <w:rPr>
          <w:rFonts w:ascii="Times New Roman" w:eastAsia="宋体" w:hAnsi="Times New Roman"/>
          <w:sz w:val="21"/>
          <w:szCs w:val="21"/>
          <w:lang w:val="en-US" w:eastAsia="zh-CN"/>
        </w:rPr>
        <w:t>for the groupcast case</w:t>
      </w:r>
      <w:bookmarkEnd w:id="50"/>
      <w:bookmarkEnd w:id="51"/>
      <w:r w:rsidR="00696DA3">
        <w:rPr>
          <w:rFonts w:ascii="Times New Roman" w:eastAsia="Malgun Gothic" w:hAnsi="Times New Roman"/>
          <w:sz w:val="20"/>
          <w:lang w:eastAsia="ko-KR"/>
        </w:rPr>
        <w:t>, i</w:t>
      </w:r>
      <w:r>
        <w:rPr>
          <w:rFonts w:ascii="Times New Roman" w:eastAsia="Malgun Gothic" w:hAnsi="Times New Roman"/>
          <w:sz w:val="20"/>
          <w:lang w:eastAsia="ko-KR"/>
        </w:rPr>
        <w:t>n ou</w:t>
      </w:r>
      <w:r w:rsidR="00DB1D81">
        <w:rPr>
          <w:rFonts w:ascii="Times New Roman" w:eastAsia="Malgun Gothic" w:hAnsi="Times New Roman"/>
          <w:sz w:val="20"/>
          <w:lang w:eastAsia="ko-KR"/>
        </w:rPr>
        <w:t>r</w:t>
      </w:r>
      <w:r>
        <w:rPr>
          <w:rFonts w:ascii="Times New Roman" w:eastAsia="Malgun Gothic" w:hAnsi="Times New Roman"/>
          <w:sz w:val="20"/>
          <w:lang w:eastAsia="ko-KR"/>
        </w:rPr>
        <w:t xml:space="preserve"> thinking, </w:t>
      </w:r>
      <w:r w:rsidR="00DB1D81">
        <w:rPr>
          <w:rFonts w:ascii="Times New Roman" w:eastAsia="Malgun Gothic" w:hAnsi="Times New Roman"/>
          <w:sz w:val="20"/>
          <w:lang w:eastAsia="ko-KR"/>
        </w:rPr>
        <w:t>the mechanism of groupcast transmission is similar to unicast transmission</w:t>
      </w:r>
      <w:r w:rsidR="00696DA3">
        <w:rPr>
          <w:rFonts w:ascii="Times New Roman" w:eastAsia="Malgun Gothic" w:hAnsi="Times New Roman"/>
          <w:sz w:val="20"/>
          <w:lang w:eastAsia="ko-KR"/>
        </w:rPr>
        <w:t>;</w:t>
      </w:r>
      <w:r w:rsidR="00DB1D81">
        <w:rPr>
          <w:rFonts w:ascii="Times New Roman" w:eastAsia="Malgun Gothic" w:hAnsi="Times New Roman"/>
          <w:sz w:val="20"/>
          <w:lang w:eastAsia="ko-KR"/>
        </w:rPr>
        <w:t xml:space="preserve"> therefore</w:t>
      </w:r>
      <w:r w:rsidR="00DB1D81">
        <w:rPr>
          <w:rFonts w:ascii="Times New Roman" w:eastAsiaTheme="minorEastAsia" w:hAnsi="Times New Roman" w:hint="eastAsia"/>
          <w:sz w:val="20"/>
          <w:lang w:eastAsia="zh-CN"/>
        </w:rPr>
        <w:t>,</w:t>
      </w:r>
      <w:r w:rsidR="00DB1D81">
        <w:rPr>
          <w:rFonts w:ascii="Times New Roman" w:eastAsiaTheme="minorEastAsia" w:hAnsi="Times New Roman"/>
          <w:sz w:val="20"/>
          <w:lang w:eastAsia="zh-CN"/>
        </w:rPr>
        <w:t xml:space="preserve"> </w:t>
      </w:r>
      <w:r w:rsidR="00DB1D81">
        <w:rPr>
          <w:rFonts w:ascii="Times New Roman" w:eastAsia="Malgun Gothic" w:hAnsi="Times New Roman"/>
          <w:sz w:val="20"/>
          <w:lang w:eastAsia="ko-KR"/>
        </w:rPr>
        <w:t>it is no</w:t>
      </w:r>
      <w:r w:rsidR="00696DA3">
        <w:rPr>
          <w:rFonts w:ascii="Times New Roman" w:eastAsia="Malgun Gothic" w:hAnsi="Times New Roman"/>
          <w:sz w:val="20"/>
          <w:lang w:eastAsia="ko-KR"/>
        </w:rPr>
        <w:t>t</w:t>
      </w:r>
      <w:r w:rsidR="00DB1D81">
        <w:rPr>
          <w:rFonts w:ascii="Times New Roman" w:eastAsia="Malgun Gothic" w:hAnsi="Times New Roman"/>
          <w:sz w:val="20"/>
          <w:lang w:eastAsia="ko-KR"/>
        </w:rPr>
        <w:t xml:space="preserve"> need</w:t>
      </w:r>
      <w:r w:rsidR="00696DA3">
        <w:rPr>
          <w:rFonts w:ascii="Times New Roman" w:eastAsia="Malgun Gothic" w:hAnsi="Times New Roman"/>
          <w:sz w:val="20"/>
          <w:lang w:eastAsia="ko-KR"/>
        </w:rPr>
        <w:t>ed</w:t>
      </w:r>
      <w:r w:rsidR="00DB1D81">
        <w:rPr>
          <w:rFonts w:ascii="Times New Roman" w:eastAsia="Malgun Gothic" w:hAnsi="Times New Roman"/>
          <w:sz w:val="20"/>
          <w:lang w:eastAsia="ko-KR"/>
        </w:rPr>
        <w:t xml:space="preserve"> to support any specific </w:t>
      </w:r>
      <w:r w:rsidR="00696DA3">
        <w:rPr>
          <w:rFonts w:ascii="Times New Roman" w:eastAsia="Malgun Gothic" w:hAnsi="Times New Roman"/>
          <w:sz w:val="20"/>
          <w:lang w:eastAsia="ko-KR"/>
        </w:rPr>
        <w:t>solution or standard impact</w:t>
      </w:r>
      <w:r w:rsidR="00DB1D81">
        <w:rPr>
          <w:rFonts w:ascii="Times New Roman" w:eastAsia="Malgun Gothic" w:hAnsi="Times New Roman"/>
          <w:sz w:val="20"/>
          <w:lang w:eastAsia="ko-KR"/>
        </w:rPr>
        <w:t xml:space="preserve"> for </w:t>
      </w:r>
      <w:r w:rsidR="00DB1D81" w:rsidRPr="00B24F5B">
        <w:rPr>
          <w:rFonts w:ascii="Times New Roman" w:eastAsia="宋体" w:hAnsi="Times New Roman"/>
          <w:sz w:val="21"/>
          <w:szCs w:val="21"/>
          <w:lang w:val="en-US" w:eastAsia="zh-CN"/>
        </w:rPr>
        <w:t>synchronization of inactivity timers for the groupcast case</w:t>
      </w:r>
      <w:r w:rsidR="00DB1D81">
        <w:rPr>
          <w:rFonts w:ascii="Times New Roman" w:eastAsia="宋体" w:hAnsi="Times New Roman"/>
          <w:sz w:val="21"/>
          <w:szCs w:val="21"/>
          <w:lang w:val="en-US" w:eastAsia="zh-CN"/>
        </w:rPr>
        <w:t>.</w:t>
      </w:r>
    </w:p>
    <w:p w14:paraId="694F5BAC" w14:textId="4A9A0038" w:rsidR="00DB1D81" w:rsidRPr="00DB1D81" w:rsidRDefault="00DB1D81" w:rsidP="00696DA3">
      <w:pPr>
        <w:jc w:val="both"/>
        <w:rPr>
          <w:rFonts w:ascii="Times New Roman" w:eastAsia="宋体" w:hAnsi="Times New Roman" w:cs="Times New Roman"/>
          <w:b/>
          <w:kern w:val="2"/>
          <w:sz w:val="21"/>
          <w:szCs w:val="21"/>
          <w:lang w:val="en-US" w:eastAsia="zh-CN"/>
        </w:rPr>
      </w:pPr>
      <w:bookmarkStart w:id="52" w:name="OLE_LINK124"/>
      <w:bookmarkStart w:id="53" w:name="OLE_LINK125"/>
      <w:r>
        <w:rPr>
          <w:rFonts w:ascii="Times New Roman" w:eastAsia="宋体" w:hAnsi="Times New Roman" w:cs="Times New Roman"/>
          <w:b/>
          <w:kern w:val="2"/>
          <w:sz w:val="21"/>
          <w:szCs w:val="21"/>
          <w:lang w:val="en-US" w:eastAsia="zh-CN"/>
        </w:rPr>
        <w:t>Proposal 6: Compared to unicast</w:t>
      </w:r>
      <w:r w:rsidRPr="00755AF6">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no specific handling for synchronization of inactivity timers is needed for groupcast</w:t>
      </w:r>
      <w:r w:rsidRPr="00755AF6">
        <w:rPr>
          <w:rFonts w:ascii="Times New Roman" w:eastAsia="宋体" w:hAnsi="Times New Roman" w:cs="Times New Roman"/>
          <w:b/>
          <w:kern w:val="2"/>
          <w:sz w:val="21"/>
          <w:szCs w:val="21"/>
          <w:lang w:val="en-US" w:eastAsia="zh-CN"/>
        </w:rPr>
        <w:t>.</w:t>
      </w:r>
    </w:p>
    <w:bookmarkEnd w:id="52"/>
    <w:bookmarkEnd w:id="53"/>
    <w:p w14:paraId="05761195" w14:textId="46C69639" w:rsidR="001A5634" w:rsidRPr="00696DA3" w:rsidRDefault="001A5634" w:rsidP="001A5634">
      <w:pPr>
        <w:widowControl w:val="0"/>
        <w:jc w:val="both"/>
        <w:rPr>
          <w:rFonts w:ascii="Times New Roman" w:eastAsia="宋体" w:hAnsi="Times New Roman"/>
          <w:b/>
          <w:sz w:val="21"/>
          <w:szCs w:val="21"/>
          <w:u w:val="single"/>
          <w:lang w:val="en-US" w:eastAsia="zh-CN"/>
        </w:rPr>
      </w:pPr>
      <w:r w:rsidRPr="00696DA3">
        <w:rPr>
          <w:rFonts w:ascii="Times New Roman" w:eastAsia="宋体" w:hAnsi="Times New Roman"/>
          <w:b/>
          <w:sz w:val="21"/>
          <w:szCs w:val="21"/>
          <w:u w:val="single"/>
          <w:lang w:val="en-US" w:eastAsia="zh-CN"/>
        </w:rPr>
        <w:t>SL Retransmission timer and HARQ RTT timer</w:t>
      </w:r>
      <w:r w:rsidR="00817E30" w:rsidRPr="00696DA3">
        <w:rPr>
          <w:rFonts w:ascii="Times New Roman" w:eastAsia="宋体" w:hAnsi="Times New Roman"/>
          <w:b/>
          <w:sz w:val="21"/>
          <w:szCs w:val="21"/>
          <w:u w:val="single"/>
          <w:lang w:val="en-US" w:eastAsia="zh-CN"/>
        </w:rPr>
        <w:t xml:space="preserve"> for </w:t>
      </w:r>
      <w:r w:rsidR="008030A2" w:rsidRPr="00696DA3">
        <w:rPr>
          <w:rFonts w:ascii="Times New Roman" w:eastAsia="宋体" w:hAnsi="Times New Roman"/>
          <w:b/>
          <w:sz w:val="21"/>
          <w:szCs w:val="21"/>
          <w:u w:val="single"/>
          <w:lang w:val="en-US" w:eastAsia="zh-CN"/>
        </w:rPr>
        <w:t>groupcast</w:t>
      </w:r>
    </w:p>
    <w:bookmarkEnd w:id="44"/>
    <w:bookmarkEnd w:id="45"/>
    <w:p w14:paraId="77CAB59A" w14:textId="037CFF29" w:rsidR="0054532F" w:rsidRDefault="00827613" w:rsidP="00D91E6A">
      <w:pPr>
        <w:widowControl w:val="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It was agreed in the last meeting that</w:t>
      </w:r>
      <w:r w:rsidR="001F1535">
        <w:rPr>
          <w:rFonts w:ascii="Times New Roman" w:eastAsia="宋体" w:hAnsi="Times New Roman"/>
          <w:sz w:val="21"/>
          <w:szCs w:val="21"/>
          <w:lang w:val="en-US" w:eastAsia="zh-CN"/>
        </w:rPr>
        <w:t xml:space="preserve"> </w:t>
      </w:r>
      <w:r w:rsidR="00566CA9">
        <w:rPr>
          <w:rFonts w:ascii="Times New Roman" w:eastAsia="宋体" w:hAnsi="Times New Roman"/>
          <w:sz w:val="21"/>
          <w:szCs w:val="21"/>
          <w:lang w:val="en-US" w:eastAsia="zh-CN"/>
        </w:rPr>
        <w:t xml:space="preserve">both </w:t>
      </w:r>
      <w:r w:rsidR="002B1AA6" w:rsidRPr="002B1AA6">
        <w:rPr>
          <w:rFonts w:ascii="Times New Roman" w:eastAsia="宋体" w:hAnsi="Times New Roman"/>
          <w:sz w:val="21"/>
          <w:szCs w:val="21"/>
          <w:lang w:val="en-US" w:eastAsia="zh-CN"/>
        </w:rPr>
        <w:t>retransmission timer and HARQ RTT timer are introduced in DRX for SL groupcast</w:t>
      </w:r>
      <w:r w:rsidR="00607CFA">
        <w:rPr>
          <w:rFonts w:ascii="Times New Roman" w:eastAsia="宋体" w:hAnsi="Times New Roman" w:hint="eastAsia"/>
          <w:sz w:val="21"/>
          <w:szCs w:val="21"/>
          <w:lang w:val="en-US" w:eastAsia="zh-CN"/>
        </w:rPr>
        <w:t>.</w:t>
      </w:r>
      <w:r w:rsidR="001419CD">
        <w:rPr>
          <w:rFonts w:ascii="Times New Roman" w:eastAsia="宋体" w:hAnsi="Times New Roman"/>
          <w:sz w:val="21"/>
          <w:szCs w:val="21"/>
          <w:lang w:val="en-US" w:eastAsia="zh-CN"/>
        </w:rPr>
        <w:t xml:space="preserve"> </w:t>
      </w:r>
      <w:r w:rsidR="004D1547">
        <w:rPr>
          <w:rFonts w:ascii="Times New Roman" w:eastAsia="宋体" w:hAnsi="Times New Roman"/>
          <w:sz w:val="21"/>
          <w:szCs w:val="21"/>
          <w:lang w:val="en-US" w:eastAsia="zh-CN"/>
        </w:rPr>
        <w:t>Now we focus on a scenario as shown in Figure 1</w:t>
      </w:r>
      <w:r w:rsidR="00523A60">
        <w:rPr>
          <w:rFonts w:ascii="Times New Roman" w:eastAsia="宋体" w:hAnsi="Times New Roman"/>
          <w:sz w:val="21"/>
          <w:szCs w:val="21"/>
          <w:lang w:val="en-US" w:eastAsia="zh-CN"/>
        </w:rPr>
        <w:t xml:space="preserve"> below</w:t>
      </w:r>
      <w:r w:rsidR="004D1547">
        <w:rPr>
          <w:rFonts w:ascii="Times New Roman" w:eastAsia="宋体" w:hAnsi="Times New Roman"/>
          <w:sz w:val="21"/>
          <w:szCs w:val="21"/>
          <w:lang w:val="en-US" w:eastAsia="zh-CN"/>
        </w:rPr>
        <w:t xml:space="preserve">: </w:t>
      </w:r>
      <w:r w:rsidR="00607CFA">
        <w:rPr>
          <w:rFonts w:ascii="Times New Roman" w:eastAsia="宋体" w:hAnsi="Times New Roman"/>
          <w:sz w:val="21"/>
          <w:szCs w:val="21"/>
          <w:lang w:val="en-US" w:eastAsia="zh-CN"/>
        </w:rPr>
        <w:t>F</w:t>
      </w:r>
      <w:r w:rsidR="001419CD">
        <w:rPr>
          <w:rFonts w:ascii="Times New Roman" w:eastAsia="宋体" w:hAnsi="Times New Roman"/>
          <w:sz w:val="21"/>
          <w:szCs w:val="21"/>
          <w:lang w:val="en-US" w:eastAsia="zh-CN"/>
        </w:rPr>
        <w:t>or a</w:t>
      </w:r>
      <w:r w:rsidR="00DA044A">
        <w:rPr>
          <w:rFonts w:ascii="Times New Roman" w:eastAsia="宋体" w:hAnsi="Times New Roman"/>
          <w:sz w:val="21"/>
          <w:szCs w:val="21"/>
          <w:lang w:val="en-US" w:eastAsia="zh-CN"/>
        </w:rPr>
        <w:t>n</w:t>
      </w:r>
      <w:r w:rsidR="001419CD">
        <w:rPr>
          <w:rFonts w:ascii="Times New Roman" w:eastAsia="宋体" w:hAnsi="Times New Roman"/>
          <w:sz w:val="21"/>
          <w:szCs w:val="21"/>
          <w:lang w:val="en-US" w:eastAsia="zh-CN"/>
        </w:rPr>
        <w:t xml:space="preserve"> SL process</w:t>
      </w:r>
      <w:r w:rsidR="00770D76">
        <w:rPr>
          <w:rFonts w:ascii="Times New Roman" w:eastAsia="宋体" w:hAnsi="Times New Roman"/>
          <w:sz w:val="21"/>
          <w:szCs w:val="21"/>
          <w:lang w:val="en-US" w:eastAsia="zh-CN"/>
        </w:rPr>
        <w:t xml:space="preserve"> </w:t>
      </w:r>
      <w:r w:rsidR="004D1547" w:rsidRPr="00582E1B">
        <w:rPr>
          <w:rFonts w:ascii="Times New Roman" w:eastAsia="宋体" w:hAnsi="Times New Roman"/>
          <w:b/>
          <w:sz w:val="21"/>
          <w:szCs w:val="21"/>
          <w:lang w:val="en-US" w:eastAsia="zh-CN"/>
        </w:rPr>
        <w:t>1</w:t>
      </w:r>
      <w:r w:rsidR="004D1547">
        <w:rPr>
          <w:rFonts w:ascii="Times New Roman" w:eastAsia="宋体" w:hAnsi="Times New Roman"/>
          <w:sz w:val="21"/>
          <w:szCs w:val="21"/>
          <w:lang w:val="en-US" w:eastAsia="zh-CN"/>
        </w:rPr>
        <w:t xml:space="preserve"> </w:t>
      </w:r>
      <w:r w:rsidR="001419CD">
        <w:rPr>
          <w:rFonts w:ascii="Times New Roman" w:eastAsia="宋体" w:hAnsi="Times New Roman"/>
          <w:sz w:val="21"/>
          <w:szCs w:val="21"/>
          <w:lang w:val="en-US" w:eastAsia="zh-CN"/>
        </w:rPr>
        <w:t xml:space="preserve">used by </w:t>
      </w:r>
      <w:r w:rsidR="00523A60">
        <w:rPr>
          <w:rFonts w:ascii="Times New Roman" w:eastAsia="宋体" w:hAnsi="Times New Roman"/>
          <w:sz w:val="21"/>
          <w:szCs w:val="21"/>
          <w:lang w:val="en-US" w:eastAsia="zh-CN"/>
        </w:rPr>
        <w:t xml:space="preserve">the </w:t>
      </w:r>
      <w:r w:rsidR="001419CD">
        <w:rPr>
          <w:rFonts w:ascii="Times New Roman" w:eastAsia="宋体" w:hAnsi="Times New Roman"/>
          <w:sz w:val="21"/>
          <w:szCs w:val="21"/>
          <w:lang w:val="en-US" w:eastAsia="zh-CN"/>
        </w:rPr>
        <w:t xml:space="preserve">groupcast </w:t>
      </w:r>
      <w:r w:rsidR="00523A60">
        <w:rPr>
          <w:rFonts w:ascii="Times New Roman" w:eastAsia="宋体" w:hAnsi="Times New Roman"/>
          <w:sz w:val="21"/>
          <w:szCs w:val="21"/>
          <w:lang w:val="en-US" w:eastAsia="zh-CN"/>
        </w:rPr>
        <w:t>transmission</w:t>
      </w:r>
      <w:r w:rsidR="001419CD">
        <w:rPr>
          <w:rFonts w:ascii="Times New Roman" w:eastAsia="宋体" w:hAnsi="Times New Roman"/>
          <w:sz w:val="21"/>
          <w:szCs w:val="21"/>
          <w:lang w:val="en-US" w:eastAsia="zh-CN"/>
        </w:rPr>
        <w:t xml:space="preserve">, </w:t>
      </w:r>
      <w:r w:rsidR="006D13A2">
        <w:rPr>
          <w:rFonts w:ascii="Times New Roman" w:eastAsia="宋体" w:hAnsi="Times New Roman"/>
          <w:sz w:val="21"/>
          <w:szCs w:val="21"/>
          <w:lang w:val="en-US" w:eastAsia="zh-CN"/>
        </w:rPr>
        <w:t>as depicted in</w:t>
      </w:r>
      <w:r w:rsidR="00681A72">
        <w:rPr>
          <w:rFonts w:ascii="Times New Roman" w:eastAsia="宋体" w:hAnsi="Times New Roman"/>
          <w:sz w:val="21"/>
          <w:szCs w:val="21"/>
          <w:lang w:val="en-US" w:eastAsia="zh-CN"/>
        </w:rPr>
        <w:t xml:space="preserve"> Figure 1</w:t>
      </w:r>
      <w:r w:rsidR="00681A72">
        <w:rPr>
          <w:rFonts w:ascii="Times New Roman" w:eastAsia="宋体" w:hAnsi="Times New Roman" w:hint="eastAsia"/>
          <w:sz w:val="21"/>
          <w:szCs w:val="21"/>
          <w:lang w:val="en-US" w:eastAsia="zh-CN"/>
        </w:rPr>
        <w:t>,</w:t>
      </w:r>
      <w:r w:rsidR="006D13A2">
        <w:rPr>
          <w:rFonts w:ascii="Times New Roman" w:eastAsia="宋体" w:hAnsi="Times New Roman"/>
          <w:sz w:val="21"/>
          <w:szCs w:val="21"/>
          <w:lang w:val="en-US" w:eastAsia="zh-CN"/>
        </w:rPr>
        <w:t xml:space="preserve"> </w:t>
      </w:r>
      <w:r w:rsidR="00C51D76">
        <w:rPr>
          <w:rFonts w:ascii="Times New Roman" w:eastAsia="宋体" w:hAnsi="Times New Roman"/>
          <w:sz w:val="21"/>
          <w:szCs w:val="21"/>
          <w:lang w:val="en-US" w:eastAsia="zh-CN"/>
        </w:rPr>
        <w:t>we assume that</w:t>
      </w:r>
      <w:r w:rsidR="001419CD">
        <w:rPr>
          <w:rFonts w:ascii="Times New Roman" w:eastAsia="宋体" w:hAnsi="Times New Roman"/>
          <w:sz w:val="21"/>
          <w:szCs w:val="21"/>
          <w:lang w:val="en-US" w:eastAsia="zh-CN"/>
        </w:rPr>
        <w:t xml:space="preserve"> RX-UE</w:t>
      </w:r>
      <w:r w:rsidR="00C51D76">
        <w:rPr>
          <w:rFonts w:ascii="Times New Roman" w:eastAsia="宋体" w:hAnsi="Times New Roman"/>
          <w:sz w:val="21"/>
          <w:szCs w:val="21"/>
          <w:lang w:val="en-US" w:eastAsia="zh-CN"/>
        </w:rPr>
        <w:t xml:space="preserve"> A</w:t>
      </w:r>
      <w:r w:rsidR="00607CFA">
        <w:rPr>
          <w:rFonts w:ascii="Times New Roman" w:eastAsia="宋体" w:hAnsi="Times New Roman"/>
          <w:sz w:val="21"/>
          <w:szCs w:val="21"/>
          <w:lang w:val="en-US" w:eastAsia="zh-CN"/>
        </w:rPr>
        <w:t xml:space="preserve"> </w:t>
      </w:r>
      <w:r w:rsidR="0001676A">
        <w:rPr>
          <w:rFonts w:ascii="Times New Roman" w:eastAsia="宋体" w:hAnsi="Times New Roman"/>
          <w:sz w:val="21"/>
          <w:szCs w:val="21"/>
          <w:lang w:val="en-US" w:eastAsia="zh-CN"/>
        </w:rPr>
        <w:t>decode</w:t>
      </w:r>
      <w:r w:rsidR="0071224F">
        <w:rPr>
          <w:rFonts w:ascii="Times New Roman" w:eastAsia="宋体" w:hAnsi="Times New Roman"/>
          <w:sz w:val="21"/>
          <w:szCs w:val="21"/>
          <w:lang w:val="en-US" w:eastAsia="zh-CN"/>
        </w:rPr>
        <w:t>s the dat</w:t>
      </w:r>
      <w:r w:rsidR="005A6108">
        <w:rPr>
          <w:rFonts w:ascii="Times New Roman" w:eastAsia="宋体" w:hAnsi="Times New Roman"/>
          <w:sz w:val="21"/>
          <w:szCs w:val="21"/>
          <w:lang w:val="en-US" w:eastAsia="zh-CN"/>
        </w:rPr>
        <w:t>a successful</w:t>
      </w:r>
      <w:r w:rsidR="00BA32F8">
        <w:rPr>
          <w:rFonts w:ascii="Times New Roman" w:eastAsia="宋体" w:hAnsi="Times New Roman"/>
          <w:sz w:val="21"/>
          <w:szCs w:val="21"/>
          <w:lang w:val="en-US" w:eastAsia="zh-CN"/>
        </w:rPr>
        <w:t>ly</w:t>
      </w:r>
      <w:r w:rsidR="00E80537">
        <w:rPr>
          <w:rFonts w:ascii="Times New Roman" w:eastAsia="宋体" w:hAnsi="Times New Roman"/>
          <w:sz w:val="21"/>
          <w:szCs w:val="21"/>
          <w:lang w:val="en-US" w:eastAsia="zh-CN"/>
        </w:rPr>
        <w:t xml:space="preserve">, </w:t>
      </w:r>
      <w:r w:rsidR="0001676A">
        <w:rPr>
          <w:rFonts w:ascii="Times New Roman" w:eastAsia="宋体" w:hAnsi="Times New Roman"/>
          <w:sz w:val="21"/>
          <w:szCs w:val="21"/>
          <w:lang w:val="en-US" w:eastAsia="zh-CN"/>
        </w:rPr>
        <w:t xml:space="preserve">and thus </w:t>
      </w:r>
      <w:r w:rsidR="008360BE">
        <w:rPr>
          <w:rFonts w:ascii="Times New Roman" w:eastAsia="宋体" w:hAnsi="Times New Roman"/>
          <w:sz w:val="21"/>
          <w:szCs w:val="21"/>
          <w:lang w:val="en-US" w:eastAsia="zh-CN"/>
        </w:rPr>
        <w:t>sends</w:t>
      </w:r>
      <w:r w:rsidR="00E80537">
        <w:rPr>
          <w:rFonts w:ascii="Times New Roman" w:eastAsia="宋体" w:hAnsi="Times New Roman"/>
          <w:sz w:val="21"/>
          <w:szCs w:val="21"/>
          <w:lang w:val="en-US" w:eastAsia="zh-CN"/>
        </w:rPr>
        <w:t xml:space="preserve"> ACK </w:t>
      </w:r>
      <w:r w:rsidR="008360BE">
        <w:rPr>
          <w:rFonts w:ascii="Times New Roman" w:eastAsia="宋体" w:hAnsi="Times New Roman"/>
          <w:sz w:val="21"/>
          <w:szCs w:val="21"/>
          <w:lang w:val="en-US" w:eastAsia="zh-CN"/>
        </w:rPr>
        <w:t>to TX-UE</w:t>
      </w:r>
      <w:r w:rsidR="00E80537">
        <w:rPr>
          <w:rFonts w:ascii="Times New Roman" w:eastAsia="宋体" w:hAnsi="Times New Roman"/>
          <w:sz w:val="21"/>
          <w:szCs w:val="21"/>
          <w:lang w:val="en-US" w:eastAsia="zh-CN"/>
        </w:rPr>
        <w:t xml:space="preserve"> and </w:t>
      </w:r>
      <w:r w:rsidR="0001676A">
        <w:rPr>
          <w:rFonts w:ascii="Times New Roman" w:eastAsia="宋体" w:hAnsi="Times New Roman"/>
          <w:sz w:val="21"/>
          <w:szCs w:val="21"/>
          <w:lang w:val="en-US" w:eastAsia="zh-CN"/>
        </w:rPr>
        <w:t>does not start retransmission timer</w:t>
      </w:r>
      <w:r w:rsidR="00B93FE1" w:rsidRPr="00B93FE1">
        <w:rPr>
          <w:rFonts w:ascii="Times New Roman" w:eastAsia="宋体" w:hAnsi="Times New Roman"/>
          <w:sz w:val="21"/>
          <w:szCs w:val="21"/>
          <w:lang w:val="en-US" w:eastAsia="zh-CN"/>
        </w:rPr>
        <w:t xml:space="preserve"> </w:t>
      </w:r>
      <w:r w:rsidR="00497C34">
        <w:rPr>
          <w:rFonts w:ascii="Times New Roman" w:eastAsia="宋体" w:hAnsi="Times New Roman"/>
          <w:sz w:val="21"/>
          <w:szCs w:val="21"/>
          <w:lang w:val="en-US" w:eastAsia="zh-CN"/>
        </w:rPr>
        <w:t xml:space="preserve">for the </w:t>
      </w:r>
      <w:r w:rsidR="00B93FE1">
        <w:rPr>
          <w:rFonts w:ascii="Times New Roman" w:eastAsia="宋体" w:hAnsi="Times New Roman"/>
          <w:sz w:val="21"/>
          <w:szCs w:val="21"/>
          <w:lang w:val="en-US" w:eastAsia="zh-CN"/>
        </w:rPr>
        <w:t>SL process</w:t>
      </w:r>
      <w:r w:rsidR="00BB412A" w:rsidRPr="00BB412A">
        <w:rPr>
          <w:rFonts w:ascii="Times New Roman" w:eastAsia="宋体" w:hAnsi="Times New Roman"/>
          <w:sz w:val="21"/>
          <w:szCs w:val="21"/>
          <w:lang w:val="en-US" w:eastAsia="zh-CN"/>
        </w:rPr>
        <w:t xml:space="preserve"> </w:t>
      </w:r>
      <w:r w:rsidR="00BB412A">
        <w:rPr>
          <w:rFonts w:ascii="Times New Roman" w:eastAsia="宋体" w:hAnsi="Times New Roman"/>
          <w:sz w:val="21"/>
          <w:szCs w:val="21"/>
          <w:lang w:val="en-US" w:eastAsia="zh-CN"/>
        </w:rPr>
        <w:t>after the corresponding HARQ RTT timer expires</w:t>
      </w:r>
      <w:r w:rsidR="004D1547">
        <w:rPr>
          <w:rFonts w:ascii="Times New Roman" w:eastAsia="宋体" w:hAnsi="Times New Roman"/>
          <w:sz w:val="21"/>
          <w:szCs w:val="21"/>
          <w:lang w:val="en-US" w:eastAsia="zh-CN"/>
        </w:rPr>
        <w:t>; b</w:t>
      </w:r>
      <w:r w:rsidR="00A45214">
        <w:rPr>
          <w:rFonts w:ascii="Times New Roman" w:eastAsia="宋体" w:hAnsi="Times New Roman"/>
          <w:sz w:val="21"/>
          <w:szCs w:val="21"/>
          <w:lang w:val="en-US" w:eastAsia="zh-CN"/>
        </w:rPr>
        <w:t>y contrast</w:t>
      </w:r>
      <w:r w:rsidR="0001676A">
        <w:rPr>
          <w:rFonts w:ascii="Times New Roman" w:eastAsia="宋体" w:hAnsi="Times New Roman"/>
          <w:sz w:val="21"/>
          <w:szCs w:val="21"/>
          <w:lang w:val="en-US" w:eastAsia="zh-CN"/>
        </w:rPr>
        <w:t xml:space="preserve">, </w:t>
      </w:r>
      <w:r w:rsidR="002C06D6">
        <w:rPr>
          <w:rFonts w:ascii="Times New Roman" w:eastAsia="宋体" w:hAnsi="Times New Roman"/>
          <w:sz w:val="21"/>
          <w:szCs w:val="21"/>
          <w:lang w:val="en-US" w:eastAsia="zh-CN"/>
        </w:rPr>
        <w:t xml:space="preserve">RX-UE </w:t>
      </w:r>
      <w:r w:rsidR="00BA55BF">
        <w:rPr>
          <w:rFonts w:ascii="Times New Roman" w:eastAsia="宋体" w:hAnsi="Times New Roman"/>
          <w:sz w:val="21"/>
          <w:szCs w:val="21"/>
          <w:lang w:val="en-US" w:eastAsia="zh-CN"/>
        </w:rPr>
        <w:t>B</w:t>
      </w:r>
      <w:r w:rsidR="002C06D6">
        <w:rPr>
          <w:rFonts w:ascii="Times New Roman" w:eastAsia="宋体" w:hAnsi="Times New Roman"/>
          <w:sz w:val="21"/>
          <w:szCs w:val="21"/>
          <w:lang w:val="en-US" w:eastAsia="zh-CN"/>
        </w:rPr>
        <w:t xml:space="preserve"> </w:t>
      </w:r>
      <w:r w:rsidR="00BA32F8">
        <w:rPr>
          <w:rFonts w:ascii="Times New Roman" w:eastAsia="宋体" w:hAnsi="Times New Roman"/>
          <w:sz w:val="21"/>
          <w:szCs w:val="21"/>
          <w:lang w:val="en-US" w:eastAsia="zh-CN"/>
        </w:rPr>
        <w:t xml:space="preserve">does not </w:t>
      </w:r>
      <w:r w:rsidR="002C06D6">
        <w:rPr>
          <w:rFonts w:ascii="Times New Roman" w:eastAsia="宋体" w:hAnsi="Times New Roman"/>
          <w:sz w:val="21"/>
          <w:szCs w:val="21"/>
          <w:lang w:val="en-US" w:eastAsia="zh-CN"/>
        </w:rPr>
        <w:t>decode the data successful</w:t>
      </w:r>
      <w:r w:rsidR="00BA32F8">
        <w:rPr>
          <w:rFonts w:ascii="Times New Roman" w:eastAsia="宋体" w:hAnsi="Times New Roman"/>
          <w:sz w:val="21"/>
          <w:szCs w:val="21"/>
          <w:lang w:val="en-US" w:eastAsia="zh-CN"/>
        </w:rPr>
        <w:t>ly</w:t>
      </w:r>
      <w:r w:rsidR="00957658">
        <w:rPr>
          <w:rFonts w:ascii="Times New Roman" w:eastAsia="宋体" w:hAnsi="Times New Roman"/>
          <w:sz w:val="21"/>
          <w:szCs w:val="21"/>
          <w:lang w:val="en-US" w:eastAsia="zh-CN"/>
        </w:rPr>
        <w:t>,</w:t>
      </w:r>
      <w:r w:rsidR="002C06D6">
        <w:rPr>
          <w:rFonts w:ascii="Times New Roman" w:eastAsia="宋体" w:hAnsi="Times New Roman"/>
          <w:sz w:val="21"/>
          <w:szCs w:val="21"/>
          <w:lang w:val="en-US" w:eastAsia="zh-CN"/>
        </w:rPr>
        <w:t xml:space="preserve"> and thus </w:t>
      </w:r>
      <w:r w:rsidR="00957658">
        <w:rPr>
          <w:rFonts w:ascii="Times New Roman" w:eastAsia="宋体" w:hAnsi="Times New Roman"/>
          <w:sz w:val="21"/>
          <w:szCs w:val="21"/>
          <w:lang w:val="en-US" w:eastAsia="zh-CN"/>
        </w:rPr>
        <w:t xml:space="preserve">sends NACK to TX-UE and </w:t>
      </w:r>
      <w:r w:rsidR="002C06D6">
        <w:rPr>
          <w:rFonts w:ascii="Times New Roman" w:eastAsia="宋体" w:hAnsi="Times New Roman"/>
          <w:sz w:val="21"/>
          <w:szCs w:val="21"/>
          <w:lang w:val="en-US" w:eastAsia="zh-CN"/>
        </w:rPr>
        <w:t>start</w:t>
      </w:r>
      <w:r w:rsidR="00AF6982">
        <w:rPr>
          <w:rFonts w:ascii="Times New Roman" w:eastAsia="宋体" w:hAnsi="Times New Roman"/>
          <w:sz w:val="21"/>
          <w:szCs w:val="21"/>
          <w:lang w:val="en-US" w:eastAsia="zh-CN"/>
        </w:rPr>
        <w:t>s</w:t>
      </w:r>
      <w:r w:rsidR="002C06D6">
        <w:rPr>
          <w:rFonts w:ascii="Times New Roman" w:eastAsia="宋体" w:hAnsi="Times New Roman"/>
          <w:sz w:val="21"/>
          <w:szCs w:val="21"/>
          <w:lang w:val="en-US" w:eastAsia="zh-CN"/>
        </w:rPr>
        <w:t xml:space="preserve"> retransmission timer</w:t>
      </w:r>
      <w:r w:rsidR="00626C4B">
        <w:rPr>
          <w:rFonts w:ascii="Times New Roman" w:eastAsia="宋体" w:hAnsi="Times New Roman"/>
          <w:sz w:val="21"/>
          <w:szCs w:val="21"/>
          <w:lang w:val="en-US" w:eastAsia="zh-CN"/>
        </w:rPr>
        <w:t xml:space="preserve"> for the</w:t>
      </w:r>
      <w:r w:rsidR="00541991" w:rsidRPr="00541991">
        <w:rPr>
          <w:rFonts w:ascii="Times New Roman" w:eastAsia="宋体" w:hAnsi="Times New Roman"/>
          <w:sz w:val="21"/>
          <w:szCs w:val="21"/>
          <w:lang w:val="en-US" w:eastAsia="zh-CN"/>
        </w:rPr>
        <w:t xml:space="preserve"> </w:t>
      </w:r>
      <w:r w:rsidR="00541991">
        <w:rPr>
          <w:rFonts w:ascii="Times New Roman" w:eastAsia="宋体" w:hAnsi="Times New Roman"/>
          <w:sz w:val="21"/>
          <w:szCs w:val="21"/>
          <w:lang w:val="en-US" w:eastAsia="zh-CN"/>
        </w:rPr>
        <w:t>SL process</w:t>
      </w:r>
      <w:r w:rsidR="00AA67AD">
        <w:rPr>
          <w:rFonts w:ascii="Times New Roman" w:eastAsia="宋体" w:hAnsi="Times New Roman"/>
          <w:sz w:val="21"/>
          <w:szCs w:val="21"/>
          <w:lang w:val="en-US" w:eastAsia="zh-CN"/>
        </w:rPr>
        <w:t xml:space="preserve"> after the corresponding HARQ RTT timer expires</w:t>
      </w:r>
      <w:r w:rsidR="001B643A">
        <w:rPr>
          <w:rFonts w:ascii="Times New Roman" w:eastAsia="宋体" w:hAnsi="Times New Roman"/>
          <w:sz w:val="21"/>
          <w:szCs w:val="21"/>
          <w:lang w:val="en-US" w:eastAsia="zh-CN"/>
        </w:rPr>
        <w:t>.</w:t>
      </w:r>
      <w:r w:rsidR="001C2A6E">
        <w:rPr>
          <w:rFonts w:ascii="Times New Roman" w:eastAsia="宋体" w:hAnsi="Times New Roman"/>
          <w:sz w:val="21"/>
          <w:szCs w:val="21"/>
          <w:lang w:val="en-US" w:eastAsia="zh-CN"/>
        </w:rPr>
        <w:t xml:space="preserve"> </w:t>
      </w:r>
      <w:r w:rsidR="00B407DB">
        <w:rPr>
          <w:rFonts w:ascii="Times New Roman" w:eastAsia="宋体" w:hAnsi="Times New Roman"/>
          <w:sz w:val="21"/>
          <w:szCs w:val="21"/>
          <w:lang w:val="en-US" w:eastAsia="zh-CN"/>
        </w:rPr>
        <w:t>A</w:t>
      </w:r>
      <w:r w:rsidR="0043232D">
        <w:rPr>
          <w:rFonts w:ascii="Times New Roman" w:eastAsia="宋体" w:hAnsi="Times New Roman"/>
          <w:sz w:val="21"/>
          <w:szCs w:val="21"/>
          <w:lang w:val="en-US" w:eastAsia="zh-CN"/>
        </w:rPr>
        <w:t xml:space="preserve">ssuming </w:t>
      </w:r>
      <w:r w:rsidR="00BD5A05">
        <w:rPr>
          <w:rFonts w:ascii="Times New Roman" w:eastAsia="宋体" w:hAnsi="Times New Roman"/>
          <w:sz w:val="21"/>
          <w:szCs w:val="21"/>
          <w:lang w:val="en-US" w:eastAsia="zh-CN"/>
        </w:rPr>
        <w:t>the</w:t>
      </w:r>
      <w:r w:rsidR="00893BDC">
        <w:rPr>
          <w:rFonts w:ascii="Times New Roman" w:eastAsia="宋体" w:hAnsi="Times New Roman"/>
          <w:sz w:val="21"/>
          <w:szCs w:val="21"/>
          <w:lang w:val="en-US" w:eastAsia="zh-CN"/>
        </w:rPr>
        <w:t xml:space="preserve"> DR</w:t>
      </w:r>
      <w:r w:rsidR="004D1547">
        <w:rPr>
          <w:rFonts w:ascii="Times New Roman" w:eastAsia="宋体" w:hAnsi="Times New Roman"/>
          <w:sz w:val="21"/>
          <w:szCs w:val="21"/>
          <w:lang w:val="en-US" w:eastAsia="zh-CN"/>
        </w:rPr>
        <w:t>(T)</w:t>
      </w:r>
      <w:r w:rsidR="00893BDC">
        <w:rPr>
          <w:rFonts w:ascii="Times New Roman" w:eastAsia="宋体" w:hAnsi="Times New Roman"/>
          <w:sz w:val="21"/>
          <w:szCs w:val="21"/>
          <w:lang w:val="en-US" w:eastAsia="zh-CN"/>
        </w:rPr>
        <w:t xml:space="preserve">X </w:t>
      </w:r>
      <w:r w:rsidR="004D1547">
        <w:rPr>
          <w:rFonts w:ascii="Times New Roman" w:eastAsia="宋体" w:hAnsi="Times New Roman"/>
          <w:sz w:val="21"/>
          <w:szCs w:val="21"/>
          <w:lang w:val="en-US" w:eastAsia="zh-CN"/>
        </w:rPr>
        <w:t xml:space="preserve">status </w:t>
      </w:r>
      <w:r w:rsidR="00893BDC">
        <w:rPr>
          <w:rFonts w:ascii="Times New Roman" w:eastAsia="宋体" w:hAnsi="Times New Roman"/>
          <w:sz w:val="21"/>
          <w:szCs w:val="21"/>
          <w:lang w:val="en-US" w:eastAsia="zh-CN"/>
        </w:rPr>
        <w:t xml:space="preserve">for </w:t>
      </w:r>
      <w:r w:rsidR="004D1547">
        <w:rPr>
          <w:rFonts w:ascii="Times New Roman" w:eastAsia="宋体" w:hAnsi="Times New Roman"/>
          <w:sz w:val="21"/>
          <w:szCs w:val="21"/>
          <w:lang w:val="en-US" w:eastAsia="zh-CN"/>
        </w:rPr>
        <w:t xml:space="preserve">this </w:t>
      </w:r>
      <w:r w:rsidR="00893BDC">
        <w:rPr>
          <w:rFonts w:ascii="Times New Roman" w:eastAsia="宋体" w:hAnsi="Times New Roman"/>
          <w:sz w:val="21"/>
          <w:szCs w:val="21"/>
          <w:lang w:val="en-US" w:eastAsia="zh-CN"/>
        </w:rPr>
        <w:t xml:space="preserve">SL groupcast </w:t>
      </w:r>
      <w:r w:rsidR="004D1547">
        <w:rPr>
          <w:rFonts w:ascii="Times New Roman" w:eastAsia="宋体" w:hAnsi="Times New Roman"/>
          <w:sz w:val="21"/>
          <w:szCs w:val="21"/>
          <w:lang w:val="en-US" w:eastAsia="zh-CN"/>
        </w:rPr>
        <w:t xml:space="preserve">transmission </w:t>
      </w:r>
      <w:r w:rsidR="0043232D">
        <w:rPr>
          <w:rFonts w:ascii="Times New Roman" w:eastAsia="宋体" w:hAnsi="Times New Roman"/>
          <w:sz w:val="21"/>
          <w:szCs w:val="21"/>
          <w:lang w:val="en-US" w:eastAsia="zh-CN"/>
        </w:rPr>
        <w:t>i</w:t>
      </w:r>
      <w:r w:rsidR="003B798D">
        <w:rPr>
          <w:rFonts w:ascii="Times New Roman" w:eastAsia="宋体" w:hAnsi="Times New Roman"/>
          <w:sz w:val="21"/>
          <w:szCs w:val="21"/>
          <w:lang w:val="en-US" w:eastAsia="zh-CN"/>
        </w:rPr>
        <w:t>s</w:t>
      </w:r>
      <w:r w:rsidR="0043232D">
        <w:rPr>
          <w:rFonts w:ascii="Times New Roman" w:eastAsia="宋体" w:hAnsi="Times New Roman"/>
          <w:sz w:val="21"/>
          <w:szCs w:val="21"/>
          <w:lang w:val="en-US" w:eastAsia="zh-CN"/>
        </w:rPr>
        <w:t xml:space="preserve"> </w:t>
      </w:r>
      <w:r w:rsidR="008945EF">
        <w:rPr>
          <w:rFonts w:ascii="Times New Roman" w:eastAsia="宋体" w:hAnsi="Times New Roman"/>
          <w:sz w:val="21"/>
          <w:szCs w:val="21"/>
          <w:lang w:val="en-US" w:eastAsia="zh-CN"/>
        </w:rPr>
        <w:t xml:space="preserve">also </w:t>
      </w:r>
      <w:r w:rsidR="0043232D">
        <w:rPr>
          <w:rFonts w:ascii="Times New Roman" w:eastAsia="宋体" w:hAnsi="Times New Roman"/>
          <w:sz w:val="21"/>
          <w:szCs w:val="21"/>
          <w:lang w:val="en-US" w:eastAsia="zh-CN"/>
        </w:rPr>
        <w:t>maintain</w:t>
      </w:r>
      <w:r w:rsidR="00BD5A05">
        <w:rPr>
          <w:rFonts w:ascii="Times New Roman" w:eastAsia="宋体" w:hAnsi="Times New Roman"/>
          <w:sz w:val="21"/>
          <w:szCs w:val="21"/>
          <w:lang w:val="en-US" w:eastAsia="zh-CN"/>
        </w:rPr>
        <w:t>ed in TX-UE</w:t>
      </w:r>
      <w:r w:rsidR="001C2A6E">
        <w:rPr>
          <w:rFonts w:ascii="Times New Roman" w:eastAsia="宋体" w:hAnsi="Times New Roman"/>
          <w:sz w:val="21"/>
          <w:szCs w:val="21"/>
          <w:lang w:val="en-US" w:eastAsia="zh-CN"/>
        </w:rPr>
        <w:t xml:space="preserve">, </w:t>
      </w:r>
      <w:r w:rsidR="00A82547">
        <w:rPr>
          <w:rFonts w:ascii="Times New Roman" w:eastAsia="宋体" w:hAnsi="Times New Roman"/>
          <w:sz w:val="21"/>
          <w:szCs w:val="21"/>
          <w:lang w:val="en-US" w:eastAsia="zh-CN"/>
        </w:rPr>
        <w:t>TX-UE</w:t>
      </w:r>
      <w:r w:rsidR="001C2A6E">
        <w:rPr>
          <w:rFonts w:ascii="Times New Roman" w:eastAsia="宋体" w:hAnsi="Times New Roman"/>
          <w:sz w:val="21"/>
          <w:szCs w:val="21"/>
          <w:lang w:val="en-US" w:eastAsia="zh-CN"/>
        </w:rPr>
        <w:t xml:space="preserve"> </w:t>
      </w:r>
      <w:r w:rsidR="002E2804">
        <w:rPr>
          <w:rFonts w:ascii="Times New Roman" w:eastAsia="宋体" w:hAnsi="Times New Roman"/>
          <w:sz w:val="21"/>
          <w:szCs w:val="21"/>
          <w:lang w:val="en-US" w:eastAsia="zh-CN"/>
        </w:rPr>
        <w:t xml:space="preserve">will </w:t>
      </w:r>
      <w:r w:rsidR="0095225A">
        <w:rPr>
          <w:rFonts w:ascii="Times New Roman" w:eastAsia="宋体" w:hAnsi="Times New Roman"/>
          <w:sz w:val="21"/>
          <w:szCs w:val="21"/>
          <w:lang w:val="en-US" w:eastAsia="zh-CN"/>
        </w:rPr>
        <w:t>start retransmission timer for the</w:t>
      </w:r>
      <w:r w:rsidR="0095225A" w:rsidRPr="00541991">
        <w:rPr>
          <w:rFonts w:ascii="Times New Roman" w:eastAsia="宋体" w:hAnsi="Times New Roman"/>
          <w:sz w:val="21"/>
          <w:szCs w:val="21"/>
          <w:lang w:val="en-US" w:eastAsia="zh-CN"/>
        </w:rPr>
        <w:t xml:space="preserve"> </w:t>
      </w:r>
      <w:r w:rsidR="0095225A">
        <w:rPr>
          <w:rFonts w:ascii="Times New Roman" w:eastAsia="宋体" w:hAnsi="Times New Roman"/>
          <w:sz w:val="21"/>
          <w:szCs w:val="21"/>
          <w:lang w:val="en-US" w:eastAsia="zh-CN"/>
        </w:rPr>
        <w:t>SL process</w:t>
      </w:r>
      <w:r w:rsidR="0047103A">
        <w:rPr>
          <w:rFonts w:ascii="Times New Roman" w:eastAsia="宋体" w:hAnsi="Times New Roman"/>
          <w:sz w:val="21"/>
          <w:szCs w:val="21"/>
          <w:lang w:val="en-US" w:eastAsia="zh-CN"/>
        </w:rPr>
        <w:t xml:space="preserve"> when it receives NACK from RX-UE</w:t>
      </w:r>
      <w:r w:rsidR="0095225A">
        <w:rPr>
          <w:rFonts w:ascii="Times New Roman" w:eastAsia="宋体" w:hAnsi="Times New Roman"/>
          <w:sz w:val="21"/>
          <w:szCs w:val="21"/>
          <w:lang w:val="en-US" w:eastAsia="zh-CN"/>
        </w:rPr>
        <w:t xml:space="preserve"> </w:t>
      </w:r>
      <w:r w:rsidR="0026433C">
        <w:rPr>
          <w:rFonts w:ascii="Times New Roman" w:eastAsia="宋体" w:hAnsi="Times New Roman"/>
          <w:sz w:val="21"/>
          <w:szCs w:val="21"/>
          <w:lang w:val="en-US" w:eastAsia="zh-CN"/>
        </w:rPr>
        <w:t xml:space="preserve">B </w:t>
      </w:r>
      <w:r w:rsidR="0047103A">
        <w:rPr>
          <w:rFonts w:ascii="Times New Roman" w:eastAsia="宋体" w:hAnsi="Times New Roman"/>
          <w:sz w:val="21"/>
          <w:szCs w:val="21"/>
          <w:lang w:val="en-US" w:eastAsia="zh-CN"/>
        </w:rPr>
        <w:t>and</w:t>
      </w:r>
      <w:r w:rsidR="000F3800">
        <w:rPr>
          <w:rFonts w:ascii="Times New Roman" w:eastAsia="宋体" w:hAnsi="Times New Roman"/>
          <w:sz w:val="21"/>
          <w:szCs w:val="21"/>
          <w:lang w:val="en-US" w:eastAsia="zh-CN"/>
        </w:rPr>
        <w:t xml:space="preserve"> the corresponding HARQ RTT timer expires</w:t>
      </w:r>
      <w:r w:rsidR="00D5539F">
        <w:rPr>
          <w:rFonts w:ascii="Times New Roman" w:eastAsia="宋体" w:hAnsi="Times New Roman"/>
          <w:sz w:val="21"/>
          <w:szCs w:val="21"/>
          <w:lang w:val="en-US" w:eastAsia="zh-CN"/>
        </w:rPr>
        <w:t>.</w:t>
      </w:r>
      <w:r w:rsidR="00DE2539">
        <w:rPr>
          <w:rFonts w:ascii="Times New Roman" w:eastAsia="宋体" w:hAnsi="Times New Roman"/>
          <w:sz w:val="21"/>
          <w:szCs w:val="21"/>
          <w:lang w:val="en-US" w:eastAsia="zh-CN"/>
        </w:rPr>
        <w:t xml:space="preserve"> </w:t>
      </w:r>
    </w:p>
    <w:p w14:paraId="6F586AB3" w14:textId="0CB7E599" w:rsidR="00856469" w:rsidRDefault="007725ED" w:rsidP="0088525A">
      <w:pPr>
        <w:widowControl w:val="0"/>
        <w:jc w:val="center"/>
        <w:rPr>
          <w:rFonts w:ascii="Times New Roman" w:eastAsia="宋体" w:hAnsi="Times New Roman"/>
          <w:sz w:val="21"/>
          <w:szCs w:val="21"/>
          <w:lang w:val="en-US" w:eastAsia="zh-CN"/>
        </w:rPr>
      </w:pPr>
      <w:r w:rsidRPr="007725ED">
        <w:rPr>
          <w:rFonts w:ascii="Times New Roman" w:eastAsia="宋体" w:hAnsi="Times New Roman"/>
          <w:noProof/>
          <w:sz w:val="21"/>
          <w:szCs w:val="21"/>
          <w:lang w:val="en-US" w:eastAsia="zh-CN"/>
        </w:rPr>
        <w:drawing>
          <wp:inline distT="0" distB="0" distL="0" distR="0" wp14:anchorId="5FAC0DC0" wp14:editId="385FCF25">
            <wp:extent cx="4809519" cy="16769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7966" cy="1683407"/>
                    </a:xfrm>
                    <a:prstGeom prst="rect">
                      <a:avLst/>
                    </a:prstGeom>
                    <a:noFill/>
                    <a:ln>
                      <a:noFill/>
                    </a:ln>
                  </pic:spPr>
                </pic:pic>
              </a:graphicData>
            </a:graphic>
          </wp:inline>
        </w:drawing>
      </w:r>
    </w:p>
    <w:p w14:paraId="77226CEB" w14:textId="0762518E" w:rsidR="006C6E7E" w:rsidRPr="00BE69FF" w:rsidRDefault="006C6E7E" w:rsidP="006C6E7E">
      <w:pPr>
        <w:keepLines/>
        <w:spacing w:beforeLines="50" w:before="120" w:after="240"/>
        <w:jc w:val="center"/>
        <w:rPr>
          <w:rFonts w:ascii="Arial" w:eastAsia="宋体" w:hAnsi="Arial" w:cs="Arial"/>
          <w:b/>
          <w:color w:val="000000"/>
          <w:sz w:val="18"/>
        </w:rPr>
      </w:pPr>
      <w:r w:rsidRPr="008D73E8">
        <w:rPr>
          <w:rFonts w:ascii="Arial" w:eastAsia="宋体" w:hAnsi="Arial" w:cs="Arial"/>
          <w:b/>
          <w:color w:val="000000"/>
          <w:sz w:val="18"/>
        </w:rPr>
        <w:t xml:space="preserve">Figure </w:t>
      </w:r>
      <w:r w:rsidR="007E64DC">
        <w:rPr>
          <w:rFonts w:ascii="Arial" w:eastAsia="宋体" w:hAnsi="Arial" w:cs="Arial"/>
          <w:b/>
          <w:color w:val="000000"/>
          <w:sz w:val="18"/>
        </w:rPr>
        <w:t>1</w:t>
      </w:r>
      <w:r w:rsidR="00587527">
        <w:rPr>
          <w:rFonts w:ascii="Arial" w:eastAsia="宋体" w:hAnsi="Arial" w:cs="Arial"/>
          <w:b/>
          <w:color w:val="000000"/>
          <w:sz w:val="18"/>
        </w:rPr>
        <w:t xml:space="preserve">: the </w:t>
      </w:r>
      <w:r w:rsidR="000C3F27">
        <w:rPr>
          <w:rFonts w:ascii="Arial" w:eastAsia="宋体" w:hAnsi="Arial" w:cs="Arial"/>
          <w:b/>
          <w:color w:val="000000"/>
          <w:sz w:val="18"/>
        </w:rPr>
        <w:t>behaviours</w:t>
      </w:r>
      <w:r w:rsidR="00587527">
        <w:rPr>
          <w:rFonts w:ascii="Arial" w:eastAsia="宋体" w:hAnsi="Arial" w:cs="Arial"/>
          <w:b/>
          <w:color w:val="000000"/>
          <w:sz w:val="18"/>
        </w:rPr>
        <w:t xml:space="preserve"> </w:t>
      </w:r>
      <w:r w:rsidR="00086124">
        <w:rPr>
          <w:rFonts w:ascii="Arial" w:eastAsia="宋体" w:hAnsi="Arial" w:cs="Arial"/>
          <w:b/>
          <w:color w:val="000000"/>
          <w:sz w:val="18"/>
        </w:rPr>
        <w:t>when retransmission timer is introduced</w:t>
      </w:r>
      <w:r w:rsidR="009A102B">
        <w:rPr>
          <w:rFonts w:ascii="Arial" w:eastAsia="宋体" w:hAnsi="Arial" w:cs="Arial"/>
          <w:b/>
          <w:color w:val="000000"/>
          <w:sz w:val="18"/>
        </w:rPr>
        <w:t xml:space="preserve"> in</w:t>
      </w:r>
      <w:r w:rsidR="00B839FE">
        <w:rPr>
          <w:rFonts w:ascii="Arial" w:eastAsia="宋体" w:hAnsi="Arial" w:cs="Arial"/>
          <w:b/>
          <w:color w:val="000000"/>
          <w:sz w:val="18"/>
        </w:rPr>
        <w:t xml:space="preserve"> the DRX for SL groupcast</w:t>
      </w:r>
    </w:p>
    <w:p w14:paraId="6FA133E0" w14:textId="6D556E68" w:rsidR="00E63FD2" w:rsidRDefault="004D1547" w:rsidP="00D91E6A">
      <w:pPr>
        <w:widowControl w:val="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Based on the logic in Uu DRX, TX-UE may schedule the subsequent data transmission for any of the current</w:t>
      </w:r>
      <w:r w:rsidR="008F275F">
        <w:rPr>
          <w:rFonts w:ascii="Times New Roman" w:eastAsia="宋体" w:hAnsi="Times New Roman" w:hint="eastAsia"/>
          <w:sz w:val="21"/>
          <w:szCs w:val="21"/>
          <w:lang w:val="en-US" w:eastAsia="zh-CN"/>
        </w:rPr>
        <w:t>l</w:t>
      </w:r>
      <w:r w:rsidR="008F275F">
        <w:rPr>
          <w:rFonts w:ascii="Times New Roman" w:eastAsia="宋体" w:hAnsi="Times New Roman"/>
          <w:sz w:val="21"/>
          <w:szCs w:val="21"/>
          <w:lang w:val="en-US" w:eastAsia="zh-CN"/>
        </w:rPr>
        <w:t>y existing</w:t>
      </w:r>
      <w:r>
        <w:rPr>
          <w:rFonts w:ascii="Times New Roman" w:eastAsia="宋体" w:hAnsi="Times New Roman"/>
          <w:sz w:val="21"/>
          <w:szCs w:val="21"/>
          <w:lang w:val="en-US" w:eastAsia="zh-CN"/>
        </w:rPr>
        <w:t xml:space="preserve"> SL processes</w:t>
      </w:r>
      <w:r w:rsidR="00A97C96">
        <w:rPr>
          <w:rFonts w:ascii="Times New Roman" w:eastAsia="宋体" w:hAnsi="Times New Roman"/>
          <w:sz w:val="21"/>
          <w:szCs w:val="21"/>
          <w:lang w:val="en-US" w:eastAsia="zh-CN"/>
        </w:rPr>
        <w:t xml:space="preserve">, as it supposes the retransmission timer </w:t>
      </w:r>
      <w:r w:rsidR="008F275F">
        <w:rPr>
          <w:rFonts w:ascii="Times New Roman" w:eastAsia="宋体" w:hAnsi="Times New Roman"/>
          <w:sz w:val="21"/>
          <w:szCs w:val="21"/>
          <w:lang w:val="en-US" w:eastAsia="zh-CN"/>
        </w:rPr>
        <w:t xml:space="preserve">of the peer UE </w:t>
      </w:r>
      <w:r w:rsidR="00A97C96">
        <w:rPr>
          <w:rFonts w:ascii="Times New Roman" w:eastAsia="宋体" w:hAnsi="Times New Roman"/>
          <w:sz w:val="21"/>
          <w:szCs w:val="21"/>
          <w:lang w:val="en-US" w:eastAsia="zh-CN"/>
        </w:rPr>
        <w:t>is running</w:t>
      </w:r>
      <w:r>
        <w:rPr>
          <w:rFonts w:ascii="Times New Roman" w:eastAsia="宋体" w:hAnsi="Times New Roman"/>
          <w:sz w:val="21"/>
          <w:szCs w:val="21"/>
          <w:lang w:val="en-US" w:eastAsia="zh-CN"/>
        </w:rPr>
        <w:t xml:space="preserve">. </w:t>
      </w:r>
      <w:r w:rsidR="00A97C96">
        <w:rPr>
          <w:rFonts w:ascii="Times New Roman" w:eastAsia="宋体" w:hAnsi="Times New Roman"/>
          <w:sz w:val="21"/>
          <w:szCs w:val="21"/>
          <w:lang w:val="en-US" w:eastAsia="zh-CN"/>
        </w:rPr>
        <w:t>However</w:t>
      </w:r>
      <w:r>
        <w:rPr>
          <w:rFonts w:ascii="Times New Roman" w:eastAsia="宋体" w:hAnsi="Times New Roman"/>
          <w:sz w:val="21"/>
          <w:szCs w:val="21"/>
          <w:lang w:val="en-US" w:eastAsia="zh-CN"/>
        </w:rPr>
        <w:t xml:space="preserve">, </w:t>
      </w:r>
      <w:r w:rsidR="00A97C96">
        <w:rPr>
          <w:rFonts w:ascii="Times New Roman" w:eastAsia="宋体" w:hAnsi="Times New Roman"/>
          <w:sz w:val="21"/>
          <w:szCs w:val="21"/>
          <w:lang w:val="en-US" w:eastAsia="zh-CN"/>
        </w:rPr>
        <w:t xml:space="preserve">since the retransmission timer </w:t>
      </w:r>
      <w:r w:rsidR="00D32993">
        <w:rPr>
          <w:rFonts w:ascii="Times New Roman" w:eastAsia="宋体" w:hAnsi="Times New Roman"/>
          <w:sz w:val="21"/>
          <w:szCs w:val="21"/>
          <w:lang w:val="en-US" w:eastAsia="zh-CN"/>
        </w:rPr>
        <w:t xml:space="preserve">corresponding to this </w:t>
      </w:r>
      <w:r w:rsidR="00A97C96">
        <w:rPr>
          <w:rFonts w:ascii="Times New Roman" w:eastAsia="宋体" w:hAnsi="Times New Roman"/>
          <w:sz w:val="21"/>
          <w:szCs w:val="21"/>
          <w:lang w:val="en-US" w:eastAsia="zh-CN"/>
        </w:rPr>
        <w:t xml:space="preserve">SL process </w:t>
      </w:r>
      <w:r w:rsidR="00A97C96" w:rsidRPr="00523A60">
        <w:rPr>
          <w:rFonts w:ascii="Times New Roman" w:eastAsia="宋体" w:hAnsi="Times New Roman"/>
          <w:b/>
          <w:sz w:val="21"/>
          <w:szCs w:val="21"/>
          <w:lang w:val="en-US" w:eastAsia="zh-CN"/>
        </w:rPr>
        <w:t>1</w:t>
      </w:r>
      <w:r w:rsidR="00A97C96">
        <w:rPr>
          <w:rFonts w:ascii="Times New Roman" w:eastAsia="宋体" w:hAnsi="Times New Roman"/>
          <w:sz w:val="21"/>
          <w:szCs w:val="21"/>
          <w:lang w:val="en-US" w:eastAsia="zh-CN"/>
        </w:rPr>
        <w:t xml:space="preserve"> was not triggered to run by this transmission </w:t>
      </w:r>
      <w:r w:rsidR="00523A60">
        <w:rPr>
          <w:rFonts w:ascii="Times New Roman" w:eastAsia="宋体" w:hAnsi="Times New Roman"/>
          <w:sz w:val="21"/>
          <w:szCs w:val="21"/>
          <w:lang w:val="en-US" w:eastAsia="zh-CN"/>
        </w:rPr>
        <w:t xml:space="preserve">at </w:t>
      </w:r>
      <w:r w:rsidR="00A97C96">
        <w:rPr>
          <w:rFonts w:ascii="Times New Roman" w:eastAsia="宋体" w:hAnsi="Times New Roman"/>
          <w:sz w:val="21"/>
          <w:szCs w:val="21"/>
          <w:lang w:val="en-US" w:eastAsia="zh-CN"/>
        </w:rPr>
        <w:t xml:space="preserve">RX-UE A which </w:t>
      </w:r>
      <w:r w:rsidR="008F275F">
        <w:rPr>
          <w:rFonts w:ascii="Times New Roman" w:eastAsia="宋体" w:hAnsi="Times New Roman"/>
          <w:sz w:val="21"/>
          <w:szCs w:val="21"/>
          <w:lang w:val="en-US" w:eastAsia="zh-CN"/>
        </w:rPr>
        <w:t xml:space="preserve">may </w:t>
      </w:r>
      <w:r w:rsidR="00523A60">
        <w:rPr>
          <w:rFonts w:ascii="Times New Roman" w:eastAsia="宋体" w:hAnsi="Times New Roman"/>
          <w:sz w:val="21"/>
          <w:szCs w:val="21"/>
          <w:lang w:val="en-US" w:eastAsia="zh-CN"/>
        </w:rPr>
        <w:t xml:space="preserve">thus </w:t>
      </w:r>
      <w:r w:rsidR="00A97C96">
        <w:rPr>
          <w:rFonts w:ascii="Times New Roman" w:eastAsia="宋体" w:hAnsi="Times New Roman"/>
          <w:sz w:val="21"/>
          <w:szCs w:val="21"/>
          <w:lang w:val="en-US" w:eastAsia="zh-CN"/>
        </w:rPr>
        <w:t>remain sleeping</w:t>
      </w:r>
      <w:r>
        <w:rPr>
          <w:rFonts w:ascii="Times New Roman" w:eastAsia="宋体" w:hAnsi="Times New Roman"/>
          <w:sz w:val="21"/>
          <w:szCs w:val="21"/>
          <w:lang w:val="en-US" w:eastAsia="zh-CN"/>
        </w:rPr>
        <w:t>, if TX-UE</w:t>
      </w:r>
      <w:r w:rsidR="00E63FD2">
        <w:rPr>
          <w:rFonts w:ascii="Times New Roman" w:eastAsia="宋体" w:hAnsi="Times New Roman"/>
          <w:sz w:val="21"/>
          <w:szCs w:val="21"/>
          <w:lang w:val="en-US" w:eastAsia="zh-CN"/>
        </w:rPr>
        <w:t xml:space="preserve"> in this case</w:t>
      </w:r>
      <w:r w:rsidR="00B164C7">
        <w:rPr>
          <w:rFonts w:ascii="Times New Roman" w:eastAsia="宋体" w:hAnsi="Times New Roman"/>
          <w:sz w:val="21"/>
          <w:szCs w:val="21"/>
          <w:lang w:val="en-US" w:eastAsia="zh-CN"/>
        </w:rPr>
        <w:t xml:space="preserve"> </w:t>
      </w:r>
      <w:r>
        <w:rPr>
          <w:rFonts w:ascii="Times New Roman" w:eastAsia="宋体" w:hAnsi="Times New Roman"/>
          <w:sz w:val="21"/>
          <w:szCs w:val="21"/>
          <w:lang w:val="en-US" w:eastAsia="zh-CN"/>
        </w:rPr>
        <w:t xml:space="preserve">schedules the data </w:t>
      </w:r>
      <w:r w:rsidR="00E63FD2">
        <w:rPr>
          <w:rFonts w:ascii="Times New Roman" w:eastAsia="宋体" w:hAnsi="Times New Roman"/>
          <w:sz w:val="21"/>
          <w:szCs w:val="21"/>
          <w:lang w:val="en-US" w:eastAsia="zh-CN"/>
        </w:rPr>
        <w:t xml:space="preserve">transmission </w:t>
      </w:r>
      <w:r>
        <w:rPr>
          <w:rFonts w:ascii="Times New Roman" w:eastAsia="宋体" w:hAnsi="Times New Roman"/>
          <w:sz w:val="21"/>
          <w:szCs w:val="21"/>
          <w:lang w:val="en-US" w:eastAsia="zh-CN"/>
        </w:rPr>
        <w:t xml:space="preserve">of </w:t>
      </w:r>
      <w:r w:rsidR="00523A60">
        <w:rPr>
          <w:rFonts w:ascii="Times New Roman" w:eastAsia="宋体" w:hAnsi="Times New Roman"/>
          <w:sz w:val="21"/>
          <w:szCs w:val="21"/>
          <w:lang w:val="en-US" w:eastAsia="zh-CN"/>
        </w:rPr>
        <w:t xml:space="preserve">another </w:t>
      </w:r>
      <w:r>
        <w:rPr>
          <w:rFonts w:ascii="Times New Roman" w:eastAsia="宋体" w:hAnsi="Times New Roman"/>
          <w:sz w:val="21"/>
          <w:szCs w:val="21"/>
          <w:lang w:val="en-US" w:eastAsia="zh-CN"/>
        </w:rPr>
        <w:t>SL process than</w:t>
      </w:r>
      <w:r w:rsidRPr="00BA6D6A">
        <w:rPr>
          <w:rFonts w:ascii="Times New Roman" w:eastAsia="宋体" w:hAnsi="Times New Roman"/>
          <w:sz w:val="21"/>
          <w:szCs w:val="21"/>
          <w:lang w:val="en-US" w:eastAsia="zh-CN"/>
        </w:rPr>
        <w:t xml:space="preserve"> </w:t>
      </w:r>
      <w:r w:rsidR="00E63FD2">
        <w:rPr>
          <w:rFonts w:ascii="Times New Roman" w:eastAsia="宋体" w:hAnsi="Times New Roman"/>
          <w:sz w:val="21"/>
          <w:szCs w:val="21"/>
          <w:lang w:val="en-US" w:eastAsia="zh-CN"/>
        </w:rPr>
        <w:t xml:space="preserve">that </w:t>
      </w:r>
      <w:r w:rsidR="00B164C7">
        <w:rPr>
          <w:rFonts w:ascii="Times New Roman" w:eastAsia="宋体" w:hAnsi="Times New Roman"/>
          <w:sz w:val="21"/>
          <w:szCs w:val="21"/>
          <w:lang w:val="en-US" w:eastAsia="zh-CN"/>
        </w:rPr>
        <w:t xml:space="preserve">associated with </w:t>
      </w:r>
      <w:r>
        <w:rPr>
          <w:rFonts w:ascii="Times New Roman" w:eastAsia="宋体" w:hAnsi="Times New Roman"/>
          <w:sz w:val="21"/>
          <w:szCs w:val="21"/>
          <w:lang w:val="en-US" w:eastAsia="zh-CN"/>
        </w:rPr>
        <w:t xml:space="preserve">SL process </w:t>
      </w:r>
      <w:r w:rsidR="00E63FD2" w:rsidRPr="00523A60">
        <w:rPr>
          <w:rFonts w:ascii="Times New Roman" w:eastAsia="宋体" w:hAnsi="Times New Roman"/>
          <w:b/>
          <w:sz w:val="21"/>
          <w:szCs w:val="21"/>
          <w:lang w:val="en-US" w:eastAsia="zh-CN"/>
        </w:rPr>
        <w:t>1</w:t>
      </w:r>
      <w:r>
        <w:rPr>
          <w:rFonts w:ascii="Times New Roman" w:eastAsia="宋体" w:hAnsi="Times New Roman"/>
          <w:sz w:val="21"/>
          <w:szCs w:val="21"/>
          <w:lang w:val="en-US" w:eastAsia="zh-CN"/>
        </w:rPr>
        <w:t>, RX-UE A will suffer from packet loss</w:t>
      </w:r>
      <w:r w:rsidR="00E63FD2">
        <w:rPr>
          <w:rFonts w:ascii="Times New Roman" w:eastAsia="宋体" w:hAnsi="Times New Roman"/>
          <w:sz w:val="21"/>
          <w:szCs w:val="21"/>
          <w:lang w:val="en-US" w:eastAsia="zh-CN"/>
        </w:rPr>
        <w:t xml:space="preserve"> (though the </w:t>
      </w:r>
      <w:r w:rsidR="008F275F">
        <w:rPr>
          <w:rFonts w:ascii="Times New Roman" w:eastAsia="宋体" w:hAnsi="Times New Roman"/>
          <w:sz w:val="21"/>
          <w:szCs w:val="21"/>
          <w:lang w:val="en-US" w:eastAsia="zh-CN"/>
        </w:rPr>
        <w:t xml:space="preserve">TB </w:t>
      </w:r>
      <w:r w:rsidR="00E63FD2">
        <w:rPr>
          <w:rFonts w:ascii="Times New Roman" w:eastAsia="宋体" w:hAnsi="Times New Roman"/>
          <w:sz w:val="21"/>
          <w:szCs w:val="21"/>
          <w:lang w:val="en-US" w:eastAsia="zh-CN"/>
        </w:rPr>
        <w:t xml:space="preserve">reception </w:t>
      </w:r>
      <w:r w:rsidR="008F275F">
        <w:rPr>
          <w:rFonts w:ascii="Times New Roman" w:eastAsia="宋体" w:hAnsi="Times New Roman"/>
          <w:sz w:val="21"/>
          <w:szCs w:val="21"/>
          <w:lang w:val="en-US" w:eastAsia="zh-CN"/>
        </w:rPr>
        <w:t xml:space="preserve">associated with </w:t>
      </w:r>
      <w:r w:rsidR="00E63FD2">
        <w:rPr>
          <w:rFonts w:ascii="Times New Roman" w:eastAsia="宋体" w:hAnsi="Times New Roman"/>
          <w:sz w:val="21"/>
          <w:szCs w:val="21"/>
          <w:lang w:val="en-US" w:eastAsia="zh-CN"/>
        </w:rPr>
        <w:t xml:space="preserve">SL process </w:t>
      </w:r>
      <w:r w:rsidR="00E63FD2" w:rsidRPr="00523A60">
        <w:rPr>
          <w:rFonts w:ascii="Times New Roman" w:eastAsia="宋体" w:hAnsi="Times New Roman"/>
          <w:b/>
          <w:sz w:val="21"/>
          <w:szCs w:val="21"/>
          <w:lang w:val="en-US" w:eastAsia="zh-CN"/>
        </w:rPr>
        <w:t>1</w:t>
      </w:r>
      <w:r w:rsidR="00E63FD2">
        <w:rPr>
          <w:rFonts w:ascii="Times New Roman" w:eastAsia="宋体" w:hAnsi="Times New Roman"/>
          <w:sz w:val="21"/>
          <w:szCs w:val="21"/>
          <w:lang w:val="en-US" w:eastAsia="zh-CN"/>
        </w:rPr>
        <w:t xml:space="preserve"> itself has been successfully completed)</w:t>
      </w:r>
      <w:r>
        <w:rPr>
          <w:rFonts w:ascii="Times New Roman" w:eastAsia="宋体" w:hAnsi="Times New Roman"/>
          <w:sz w:val="21"/>
          <w:szCs w:val="21"/>
          <w:lang w:val="en-US" w:eastAsia="zh-CN"/>
        </w:rPr>
        <w:t xml:space="preserve">. </w:t>
      </w:r>
      <w:r w:rsidR="00E63FD2">
        <w:rPr>
          <w:rFonts w:ascii="Times New Roman" w:eastAsia="宋体" w:hAnsi="Times New Roman"/>
          <w:sz w:val="21"/>
          <w:szCs w:val="21"/>
          <w:lang w:val="en-US" w:eastAsia="zh-CN"/>
        </w:rPr>
        <w:t xml:space="preserve">This issue attributes to the misaligned </w:t>
      </w:r>
      <w:r w:rsidR="00795FC8">
        <w:rPr>
          <w:rFonts w:ascii="Times New Roman" w:eastAsia="宋体" w:hAnsi="Times New Roman"/>
          <w:sz w:val="21"/>
          <w:szCs w:val="21"/>
          <w:lang w:val="en-US" w:eastAsia="zh-CN"/>
        </w:rPr>
        <w:t xml:space="preserve">DRX </w:t>
      </w:r>
      <w:r w:rsidR="00E63FD2">
        <w:rPr>
          <w:rFonts w:ascii="Times New Roman" w:eastAsia="宋体" w:hAnsi="Times New Roman"/>
          <w:sz w:val="21"/>
          <w:szCs w:val="21"/>
          <w:lang w:val="en-US" w:eastAsia="zh-CN"/>
        </w:rPr>
        <w:t>timer status among the multiple peer UEs</w:t>
      </w:r>
      <w:r w:rsidR="00050037">
        <w:rPr>
          <w:rFonts w:ascii="Times New Roman" w:eastAsia="宋体" w:hAnsi="Times New Roman"/>
          <w:sz w:val="21"/>
          <w:szCs w:val="21"/>
          <w:lang w:val="en-US" w:eastAsia="zh-CN"/>
        </w:rPr>
        <w:t xml:space="preserve"> in the same group</w:t>
      </w:r>
      <w:r w:rsidR="00E63FD2">
        <w:rPr>
          <w:rFonts w:ascii="Times New Roman" w:eastAsia="宋体" w:hAnsi="Times New Roman"/>
          <w:sz w:val="21"/>
          <w:szCs w:val="21"/>
          <w:lang w:val="en-US" w:eastAsia="zh-CN"/>
        </w:rPr>
        <w:t xml:space="preserve">, and </w:t>
      </w:r>
      <w:r w:rsidR="00050037">
        <w:rPr>
          <w:rFonts w:ascii="Times New Roman" w:eastAsia="宋体" w:hAnsi="Times New Roman"/>
          <w:sz w:val="21"/>
          <w:szCs w:val="21"/>
          <w:lang w:val="en-US" w:eastAsia="zh-CN"/>
        </w:rPr>
        <w:t xml:space="preserve">such misalignment </w:t>
      </w:r>
      <w:r w:rsidR="00E63FD2">
        <w:rPr>
          <w:rFonts w:ascii="Times New Roman" w:eastAsia="宋体" w:hAnsi="Times New Roman"/>
          <w:sz w:val="21"/>
          <w:szCs w:val="21"/>
          <w:lang w:val="en-US" w:eastAsia="zh-CN"/>
        </w:rPr>
        <w:t xml:space="preserve">is in nature inevitable </w:t>
      </w:r>
      <w:r w:rsidR="00795FC8">
        <w:rPr>
          <w:rFonts w:ascii="Times New Roman" w:eastAsia="宋体" w:hAnsi="Times New Roman"/>
          <w:sz w:val="21"/>
          <w:szCs w:val="21"/>
          <w:lang w:val="en-US" w:eastAsia="zh-CN"/>
        </w:rPr>
        <w:t xml:space="preserve">along with the introduction of </w:t>
      </w:r>
      <w:r w:rsidR="00E63FD2">
        <w:rPr>
          <w:rFonts w:ascii="Times New Roman" w:eastAsia="宋体" w:hAnsi="Times New Roman"/>
          <w:sz w:val="21"/>
          <w:szCs w:val="21"/>
          <w:lang w:val="en-US" w:eastAsia="zh-CN"/>
        </w:rPr>
        <w:t>HARQ RTT timer and retransmission timer in</w:t>
      </w:r>
      <w:r w:rsidR="00795FC8">
        <w:rPr>
          <w:rFonts w:ascii="Times New Roman" w:eastAsia="宋体" w:hAnsi="Times New Roman"/>
          <w:sz w:val="21"/>
          <w:szCs w:val="21"/>
          <w:lang w:val="en-US" w:eastAsia="zh-CN"/>
        </w:rPr>
        <w:t>to</w:t>
      </w:r>
      <w:r w:rsidR="00E63FD2">
        <w:rPr>
          <w:rFonts w:ascii="Times New Roman" w:eastAsia="宋体" w:hAnsi="Times New Roman"/>
          <w:sz w:val="21"/>
          <w:szCs w:val="21"/>
          <w:lang w:val="en-US" w:eastAsia="zh-CN"/>
        </w:rPr>
        <w:t xml:space="preserve"> SL groupcast. </w:t>
      </w:r>
    </w:p>
    <w:p w14:paraId="1C48A01B" w14:textId="2B52FE75" w:rsidR="006B52F7" w:rsidRPr="007E66A9" w:rsidRDefault="007F671F" w:rsidP="00D91E6A">
      <w:pPr>
        <w:widowControl w:val="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To avoid </w:t>
      </w:r>
      <w:r w:rsidR="00050037">
        <w:rPr>
          <w:rFonts w:ascii="Times New Roman" w:eastAsia="宋体" w:hAnsi="Times New Roman"/>
          <w:sz w:val="21"/>
          <w:szCs w:val="21"/>
          <w:lang w:val="en-US" w:eastAsia="zh-CN"/>
        </w:rPr>
        <w:t xml:space="preserve">the occurrence of </w:t>
      </w:r>
      <w:r w:rsidR="00523A60">
        <w:rPr>
          <w:rFonts w:ascii="Times New Roman" w:eastAsia="宋体" w:hAnsi="Times New Roman"/>
          <w:sz w:val="21"/>
          <w:szCs w:val="21"/>
          <w:lang w:val="en-US" w:eastAsia="zh-CN"/>
        </w:rPr>
        <w:t>such</w:t>
      </w:r>
      <w:r w:rsidR="00240D89">
        <w:rPr>
          <w:rFonts w:ascii="Times New Roman" w:eastAsia="宋体" w:hAnsi="Times New Roman"/>
          <w:sz w:val="21"/>
          <w:szCs w:val="21"/>
          <w:lang w:val="en-US" w:eastAsia="zh-CN"/>
        </w:rPr>
        <w:t xml:space="preserve"> </w:t>
      </w:r>
      <w:r>
        <w:rPr>
          <w:rFonts w:ascii="Times New Roman" w:eastAsia="宋体" w:hAnsi="Times New Roman"/>
          <w:sz w:val="21"/>
          <w:szCs w:val="21"/>
          <w:lang w:val="en-US" w:eastAsia="zh-CN"/>
        </w:rPr>
        <w:t>packet loss</w:t>
      </w:r>
      <w:r w:rsidR="00523A60">
        <w:rPr>
          <w:rFonts w:ascii="Times New Roman" w:eastAsia="宋体" w:hAnsi="Times New Roman"/>
          <w:sz w:val="21"/>
          <w:szCs w:val="21"/>
          <w:lang w:val="en-US" w:eastAsia="zh-CN"/>
        </w:rPr>
        <w:t xml:space="preserve"> as shown above</w:t>
      </w:r>
      <w:r>
        <w:rPr>
          <w:rFonts w:ascii="Times New Roman" w:eastAsia="宋体" w:hAnsi="Times New Roman" w:hint="eastAsia"/>
          <w:sz w:val="21"/>
          <w:szCs w:val="21"/>
          <w:lang w:val="en-US" w:eastAsia="zh-CN"/>
        </w:rPr>
        <w:t>,</w:t>
      </w:r>
      <w:r>
        <w:rPr>
          <w:rFonts w:ascii="Times New Roman" w:eastAsia="宋体" w:hAnsi="Times New Roman"/>
          <w:sz w:val="21"/>
          <w:szCs w:val="21"/>
          <w:lang w:val="en-US" w:eastAsia="zh-CN"/>
        </w:rPr>
        <w:t xml:space="preserve"> </w:t>
      </w:r>
      <w:r w:rsidR="00C52C2B">
        <w:rPr>
          <w:rFonts w:ascii="Times New Roman" w:eastAsia="宋体" w:hAnsi="Times New Roman"/>
          <w:sz w:val="21"/>
          <w:szCs w:val="21"/>
          <w:lang w:val="en-US" w:eastAsia="zh-CN"/>
        </w:rPr>
        <w:t xml:space="preserve">a simple method is to specify that </w:t>
      </w:r>
      <w:r w:rsidR="00D0645B" w:rsidRPr="001A677E">
        <w:rPr>
          <w:rFonts w:ascii="Times New Roman" w:eastAsia="宋体" w:hAnsi="Times New Roman"/>
          <w:sz w:val="21"/>
          <w:szCs w:val="21"/>
          <w:lang w:val="en-US" w:eastAsia="zh-CN"/>
        </w:rPr>
        <w:t xml:space="preserve">when </w:t>
      </w:r>
      <w:r w:rsidR="00795FC8">
        <w:rPr>
          <w:rFonts w:ascii="Times New Roman" w:eastAsia="宋体" w:hAnsi="Times New Roman"/>
          <w:sz w:val="21"/>
          <w:szCs w:val="21"/>
          <w:lang w:val="en-US" w:eastAsia="zh-CN"/>
        </w:rPr>
        <w:t xml:space="preserve">neither the </w:t>
      </w:r>
      <w:r w:rsidR="00757BF1">
        <w:rPr>
          <w:rFonts w:ascii="Times New Roman" w:eastAsia="宋体" w:hAnsi="Times New Roman"/>
          <w:sz w:val="21"/>
          <w:szCs w:val="21"/>
          <w:lang w:val="en-US" w:eastAsia="zh-CN"/>
        </w:rPr>
        <w:t>O</w:t>
      </w:r>
      <w:r w:rsidR="00D0645B" w:rsidRPr="001A677E">
        <w:rPr>
          <w:rFonts w:ascii="Times New Roman" w:eastAsia="宋体" w:hAnsi="Times New Roman"/>
          <w:sz w:val="21"/>
          <w:szCs w:val="21"/>
          <w:lang w:val="en-US" w:eastAsia="zh-CN"/>
        </w:rPr>
        <w:t xml:space="preserve">nduration timer </w:t>
      </w:r>
      <w:r w:rsidR="00795FC8">
        <w:rPr>
          <w:rFonts w:ascii="Times New Roman" w:eastAsia="宋体" w:hAnsi="Times New Roman"/>
          <w:sz w:val="21"/>
          <w:szCs w:val="21"/>
          <w:lang w:val="en-US" w:eastAsia="zh-CN"/>
        </w:rPr>
        <w:t xml:space="preserve">nor </w:t>
      </w:r>
      <w:r w:rsidR="00757BF1">
        <w:rPr>
          <w:rFonts w:ascii="Times New Roman" w:eastAsia="宋体" w:hAnsi="Times New Roman"/>
          <w:sz w:val="21"/>
          <w:szCs w:val="21"/>
          <w:lang w:val="en-US" w:eastAsia="zh-CN"/>
        </w:rPr>
        <w:t>I</w:t>
      </w:r>
      <w:r w:rsidR="00D0645B" w:rsidRPr="001A677E">
        <w:rPr>
          <w:rFonts w:ascii="Times New Roman" w:eastAsia="宋体" w:hAnsi="Times New Roman"/>
          <w:sz w:val="21"/>
          <w:szCs w:val="21"/>
          <w:lang w:val="en-US" w:eastAsia="zh-CN"/>
        </w:rPr>
        <w:t>nactivity timer</w:t>
      </w:r>
      <w:r w:rsidR="00AF6310">
        <w:rPr>
          <w:rFonts w:ascii="Times New Roman" w:eastAsia="宋体" w:hAnsi="Times New Roman"/>
          <w:sz w:val="21"/>
          <w:szCs w:val="21"/>
          <w:lang w:val="en-US" w:eastAsia="zh-CN"/>
        </w:rPr>
        <w:t xml:space="preserve"> </w:t>
      </w:r>
      <w:r w:rsidR="00795FC8">
        <w:rPr>
          <w:rFonts w:ascii="Times New Roman" w:eastAsia="宋体" w:hAnsi="Times New Roman"/>
          <w:sz w:val="21"/>
          <w:szCs w:val="21"/>
          <w:lang w:val="en-US" w:eastAsia="zh-CN"/>
        </w:rPr>
        <w:t xml:space="preserve">for </w:t>
      </w:r>
      <w:r w:rsidR="00321DF3">
        <w:rPr>
          <w:rFonts w:ascii="Times New Roman" w:eastAsia="宋体" w:hAnsi="Times New Roman"/>
          <w:sz w:val="21"/>
          <w:szCs w:val="21"/>
          <w:lang w:val="en-US" w:eastAsia="zh-CN"/>
        </w:rPr>
        <w:t xml:space="preserve">the related </w:t>
      </w:r>
      <w:r w:rsidR="00795FC8">
        <w:rPr>
          <w:rFonts w:ascii="Times New Roman" w:eastAsia="宋体" w:hAnsi="Times New Roman"/>
          <w:sz w:val="21"/>
          <w:szCs w:val="21"/>
          <w:lang w:val="en-US" w:eastAsia="zh-CN"/>
        </w:rPr>
        <w:t>groupcast Destination is</w:t>
      </w:r>
      <w:r w:rsidR="00D0645B" w:rsidRPr="001A677E">
        <w:rPr>
          <w:rFonts w:ascii="Times New Roman" w:eastAsia="宋体" w:hAnsi="Times New Roman"/>
          <w:sz w:val="21"/>
          <w:szCs w:val="21"/>
          <w:lang w:val="en-US" w:eastAsia="zh-CN"/>
        </w:rPr>
        <w:t xml:space="preserve"> running</w:t>
      </w:r>
      <w:r w:rsidR="002C7786">
        <w:rPr>
          <w:rFonts w:ascii="Times New Roman" w:eastAsia="宋体" w:hAnsi="Times New Roman"/>
          <w:sz w:val="21"/>
          <w:szCs w:val="21"/>
          <w:lang w:val="en-US" w:eastAsia="zh-CN"/>
        </w:rPr>
        <w:t>,</w:t>
      </w:r>
      <w:r w:rsidR="006716D7">
        <w:rPr>
          <w:rFonts w:ascii="Times New Roman" w:eastAsia="宋体" w:hAnsi="Times New Roman"/>
          <w:sz w:val="21"/>
          <w:szCs w:val="21"/>
          <w:lang w:val="en-US" w:eastAsia="zh-CN"/>
        </w:rPr>
        <w:t xml:space="preserve"> </w:t>
      </w:r>
      <w:r w:rsidR="00263362">
        <w:rPr>
          <w:rFonts w:ascii="Times New Roman" w:eastAsia="宋体" w:hAnsi="Times New Roman"/>
          <w:sz w:val="21"/>
          <w:szCs w:val="21"/>
          <w:lang w:val="en-US" w:eastAsia="zh-CN"/>
        </w:rPr>
        <w:t>TX-</w:t>
      </w:r>
      <w:r w:rsidR="001A677E" w:rsidRPr="001A677E">
        <w:rPr>
          <w:rFonts w:ascii="Times New Roman" w:eastAsia="宋体" w:hAnsi="Times New Roman"/>
          <w:sz w:val="21"/>
          <w:szCs w:val="21"/>
          <w:lang w:val="en-US" w:eastAsia="zh-CN"/>
        </w:rPr>
        <w:t xml:space="preserve">UE can only schedule the retransmission of the SL process(es) whose retransmission timer(s) is/are running, i.e. </w:t>
      </w:r>
      <w:r w:rsidR="006D54ED">
        <w:rPr>
          <w:rFonts w:ascii="Times New Roman" w:eastAsia="宋体" w:hAnsi="Times New Roman"/>
          <w:sz w:val="21"/>
          <w:szCs w:val="21"/>
          <w:lang w:val="en-US" w:eastAsia="zh-CN"/>
        </w:rPr>
        <w:t>TX-</w:t>
      </w:r>
      <w:r w:rsidR="006D54ED" w:rsidRPr="001A677E">
        <w:rPr>
          <w:rFonts w:ascii="Times New Roman" w:eastAsia="宋体" w:hAnsi="Times New Roman"/>
          <w:sz w:val="21"/>
          <w:szCs w:val="21"/>
          <w:lang w:val="en-US" w:eastAsia="zh-CN"/>
        </w:rPr>
        <w:t xml:space="preserve">UE </w:t>
      </w:r>
      <w:r w:rsidR="001A677E" w:rsidRPr="001A677E">
        <w:rPr>
          <w:rFonts w:ascii="Times New Roman" w:eastAsia="宋体" w:hAnsi="Times New Roman"/>
          <w:sz w:val="21"/>
          <w:szCs w:val="21"/>
          <w:lang w:val="en-US" w:eastAsia="zh-CN"/>
        </w:rPr>
        <w:t>canno</w:t>
      </w:r>
      <w:r w:rsidR="00FC132B">
        <w:rPr>
          <w:rFonts w:ascii="Times New Roman" w:eastAsia="宋体" w:hAnsi="Times New Roman"/>
          <w:sz w:val="21"/>
          <w:szCs w:val="21"/>
          <w:lang w:val="en-US" w:eastAsia="zh-CN"/>
        </w:rPr>
        <w:t>t schedule the (re)transmission</w:t>
      </w:r>
      <w:r w:rsidR="001A677E" w:rsidRPr="001A677E">
        <w:rPr>
          <w:rFonts w:ascii="Times New Roman" w:eastAsia="宋体" w:hAnsi="Times New Roman"/>
          <w:sz w:val="21"/>
          <w:szCs w:val="21"/>
          <w:lang w:val="en-US" w:eastAsia="zh-CN"/>
        </w:rPr>
        <w:t xml:space="preserve"> of the SL process(es) whose retransmiss</w:t>
      </w:r>
      <w:r w:rsidR="00D8580B">
        <w:rPr>
          <w:rFonts w:ascii="Times New Roman" w:eastAsia="宋体" w:hAnsi="Times New Roman"/>
          <w:sz w:val="21"/>
          <w:szCs w:val="21"/>
          <w:lang w:val="en-US" w:eastAsia="zh-CN"/>
        </w:rPr>
        <w:t>ion timer(s) is/are not running</w:t>
      </w:r>
      <w:r w:rsidR="00F379F4">
        <w:rPr>
          <w:rFonts w:ascii="Times New Roman" w:eastAsia="宋体" w:hAnsi="Times New Roman"/>
          <w:sz w:val="21"/>
          <w:szCs w:val="21"/>
          <w:lang w:val="en-US" w:eastAsia="zh-CN"/>
        </w:rPr>
        <w:t>.</w:t>
      </w:r>
    </w:p>
    <w:p w14:paraId="5D9FE4B7" w14:textId="612F428E" w:rsidR="00D91E6A" w:rsidRDefault="00D91E6A" w:rsidP="00D91E6A">
      <w:pPr>
        <w:spacing w:after="60"/>
        <w:jc w:val="both"/>
        <w:rPr>
          <w:rFonts w:ascii="Times New Roman" w:eastAsia="宋体" w:hAnsi="Times New Roman" w:cs="Times New Roman"/>
          <w:b/>
          <w:kern w:val="2"/>
          <w:sz w:val="21"/>
          <w:szCs w:val="21"/>
          <w:lang w:val="en-US" w:eastAsia="zh-CN"/>
        </w:rPr>
      </w:pPr>
      <w:r w:rsidRPr="008D73E8">
        <w:rPr>
          <w:rFonts w:ascii="Times New Roman" w:eastAsia="宋体" w:hAnsi="Times New Roman" w:cs="Times New Roman"/>
          <w:b/>
          <w:kern w:val="2"/>
          <w:sz w:val="21"/>
          <w:szCs w:val="21"/>
          <w:lang w:val="en-US" w:eastAsia="zh-CN"/>
        </w:rPr>
        <w:t xml:space="preserve">Proposal </w:t>
      </w:r>
      <w:r w:rsidR="00DB1D81">
        <w:rPr>
          <w:rFonts w:ascii="Times New Roman" w:eastAsia="宋体" w:hAnsi="Times New Roman" w:cs="Times New Roman"/>
          <w:b/>
          <w:kern w:val="2"/>
          <w:sz w:val="21"/>
          <w:szCs w:val="21"/>
          <w:lang w:val="en-US" w:eastAsia="zh-CN"/>
        </w:rPr>
        <w:t>7</w:t>
      </w:r>
      <w:r w:rsidRPr="008D73E8">
        <w:rPr>
          <w:rFonts w:ascii="Times New Roman" w:eastAsia="宋体" w:hAnsi="Times New Roman" w:cs="Times New Roman"/>
          <w:b/>
          <w:kern w:val="2"/>
          <w:sz w:val="21"/>
          <w:szCs w:val="21"/>
          <w:lang w:val="en-US" w:eastAsia="zh-CN"/>
        </w:rPr>
        <w:t xml:space="preserve">: </w:t>
      </w:r>
      <w:r w:rsidR="006B1589">
        <w:rPr>
          <w:rFonts w:ascii="Times New Roman" w:eastAsia="宋体" w:hAnsi="Times New Roman" w:cs="Times New Roman"/>
          <w:b/>
          <w:kern w:val="2"/>
          <w:sz w:val="21"/>
          <w:szCs w:val="21"/>
          <w:lang w:val="en-US" w:eastAsia="zh-CN"/>
        </w:rPr>
        <w:t>TX</w:t>
      </w:r>
      <w:r w:rsidR="00FD41DB">
        <w:rPr>
          <w:rFonts w:ascii="Times New Roman" w:eastAsia="宋体" w:hAnsi="Times New Roman" w:cs="Times New Roman"/>
          <w:b/>
          <w:kern w:val="2"/>
          <w:sz w:val="21"/>
          <w:szCs w:val="21"/>
          <w:lang w:val="en-US" w:eastAsia="zh-CN"/>
        </w:rPr>
        <w:t>-</w:t>
      </w:r>
      <w:r w:rsidR="00625433" w:rsidRPr="00625433">
        <w:rPr>
          <w:rFonts w:ascii="Times New Roman" w:eastAsia="宋体" w:hAnsi="Times New Roman" w:cs="Times New Roman"/>
          <w:b/>
          <w:kern w:val="2"/>
          <w:sz w:val="21"/>
          <w:szCs w:val="21"/>
          <w:lang w:val="en-US" w:eastAsia="zh-CN"/>
        </w:rPr>
        <w:t xml:space="preserve">UE can </w:t>
      </w:r>
      <w:r w:rsidR="006E225C">
        <w:rPr>
          <w:rFonts w:ascii="Times New Roman" w:eastAsia="宋体" w:hAnsi="Times New Roman" w:cs="Times New Roman"/>
          <w:b/>
          <w:kern w:val="2"/>
          <w:sz w:val="21"/>
          <w:szCs w:val="21"/>
          <w:lang w:val="en-US" w:eastAsia="zh-CN"/>
        </w:rPr>
        <w:t xml:space="preserve">only schedule the </w:t>
      </w:r>
      <w:r w:rsidR="00625433" w:rsidRPr="00625433">
        <w:rPr>
          <w:rFonts w:ascii="Times New Roman" w:eastAsia="宋体" w:hAnsi="Times New Roman" w:cs="Times New Roman"/>
          <w:b/>
          <w:kern w:val="2"/>
          <w:sz w:val="21"/>
          <w:szCs w:val="21"/>
          <w:lang w:val="en-US" w:eastAsia="zh-CN"/>
        </w:rPr>
        <w:t>retransmission</w:t>
      </w:r>
      <w:r w:rsidR="006E225C">
        <w:rPr>
          <w:rFonts w:ascii="Times New Roman" w:eastAsia="宋体" w:hAnsi="Times New Roman" w:cs="Times New Roman"/>
          <w:b/>
          <w:kern w:val="2"/>
          <w:sz w:val="21"/>
          <w:szCs w:val="21"/>
          <w:lang w:val="en-US" w:eastAsia="zh-CN"/>
        </w:rPr>
        <w:t xml:space="preserve"> </w:t>
      </w:r>
      <w:r w:rsidR="00660D8B">
        <w:rPr>
          <w:rFonts w:ascii="Times New Roman" w:eastAsia="宋体" w:hAnsi="Times New Roman" w:cs="Times New Roman"/>
          <w:b/>
          <w:kern w:val="2"/>
          <w:sz w:val="21"/>
          <w:szCs w:val="21"/>
          <w:lang w:val="en-US" w:eastAsia="zh-CN"/>
        </w:rPr>
        <w:t>of</w:t>
      </w:r>
      <w:r w:rsidR="00E01F1E">
        <w:rPr>
          <w:rFonts w:ascii="Times New Roman" w:eastAsia="宋体" w:hAnsi="Times New Roman" w:cs="Times New Roman"/>
          <w:b/>
          <w:kern w:val="2"/>
          <w:sz w:val="21"/>
          <w:szCs w:val="21"/>
          <w:lang w:val="en-US" w:eastAsia="zh-CN"/>
        </w:rPr>
        <w:t xml:space="preserve"> the SL process</w:t>
      </w:r>
      <w:r w:rsidR="00660D8B">
        <w:rPr>
          <w:rFonts w:ascii="Times New Roman" w:eastAsia="宋体" w:hAnsi="Times New Roman" w:cs="Times New Roman" w:hint="eastAsia"/>
          <w:b/>
          <w:kern w:val="2"/>
          <w:sz w:val="21"/>
          <w:szCs w:val="21"/>
          <w:lang w:val="en-US" w:eastAsia="zh-CN"/>
        </w:rPr>
        <w:t>(</w:t>
      </w:r>
      <w:r w:rsidR="00660D8B">
        <w:rPr>
          <w:rFonts w:ascii="Times New Roman" w:eastAsia="宋体" w:hAnsi="Times New Roman" w:cs="Times New Roman"/>
          <w:b/>
          <w:kern w:val="2"/>
          <w:sz w:val="21"/>
          <w:szCs w:val="21"/>
          <w:lang w:val="en-US" w:eastAsia="zh-CN"/>
        </w:rPr>
        <w:t>es)</w:t>
      </w:r>
      <w:r w:rsidR="00E01F1E">
        <w:rPr>
          <w:rFonts w:ascii="Times New Roman" w:eastAsia="宋体" w:hAnsi="Times New Roman" w:cs="Times New Roman"/>
          <w:b/>
          <w:kern w:val="2"/>
          <w:sz w:val="21"/>
          <w:szCs w:val="21"/>
          <w:lang w:val="en-US" w:eastAsia="zh-CN"/>
        </w:rPr>
        <w:t xml:space="preserve"> </w:t>
      </w:r>
      <w:r w:rsidR="00753F0B">
        <w:rPr>
          <w:rFonts w:ascii="Times New Roman" w:eastAsia="宋体" w:hAnsi="Times New Roman" w:cs="Times New Roman"/>
          <w:b/>
          <w:kern w:val="2"/>
          <w:sz w:val="21"/>
          <w:szCs w:val="21"/>
          <w:lang w:val="en-US" w:eastAsia="zh-CN"/>
        </w:rPr>
        <w:t>whose</w:t>
      </w:r>
      <w:r w:rsidR="00E01F1E">
        <w:rPr>
          <w:rFonts w:ascii="Times New Roman" w:eastAsia="宋体" w:hAnsi="Times New Roman" w:cs="Times New Roman"/>
          <w:b/>
          <w:kern w:val="2"/>
          <w:sz w:val="21"/>
          <w:szCs w:val="21"/>
          <w:lang w:val="en-US" w:eastAsia="zh-CN"/>
        </w:rPr>
        <w:t xml:space="preserve"> </w:t>
      </w:r>
      <w:r w:rsidR="006E225C">
        <w:rPr>
          <w:rFonts w:ascii="Times New Roman" w:eastAsia="宋体" w:hAnsi="Times New Roman" w:cs="Times New Roman"/>
          <w:b/>
          <w:kern w:val="2"/>
          <w:sz w:val="21"/>
          <w:szCs w:val="21"/>
          <w:lang w:val="en-US" w:eastAsia="zh-CN"/>
        </w:rPr>
        <w:t>retransmission timer</w:t>
      </w:r>
      <w:r w:rsidR="00660D8B">
        <w:rPr>
          <w:rFonts w:ascii="Times New Roman" w:eastAsia="宋体" w:hAnsi="Times New Roman" w:cs="Times New Roman"/>
          <w:b/>
          <w:kern w:val="2"/>
          <w:sz w:val="21"/>
          <w:szCs w:val="21"/>
          <w:lang w:val="en-US" w:eastAsia="zh-CN"/>
        </w:rPr>
        <w:t>(s)</w:t>
      </w:r>
      <w:r w:rsidR="006E225C">
        <w:rPr>
          <w:rFonts w:ascii="Times New Roman" w:eastAsia="宋体" w:hAnsi="Times New Roman" w:cs="Times New Roman"/>
          <w:b/>
          <w:kern w:val="2"/>
          <w:sz w:val="21"/>
          <w:szCs w:val="21"/>
          <w:lang w:val="en-US" w:eastAsia="zh-CN"/>
        </w:rPr>
        <w:t xml:space="preserve"> is</w:t>
      </w:r>
      <w:r w:rsidR="00F56168">
        <w:rPr>
          <w:rFonts w:ascii="Times New Roman" w:eastAsia="宋体" w:hAnsi="Times New Roman" w:cs="Times New Roman"/>
          <w:b/>
          <w:kern w:val="2"/>
          <w:sz w:val="21"/>
          <w:szCs w:val="21"/>
          <w:lang w:val="en-US" w:eastAsia="zh-CN"/>
        </w:rPr>
        <w:t>/are</w:t>
      </w:r>
      <w:r w:rsidR="006E225C">
        <w:rPr>
          <w:rFonts w:ascii="Times New Roman" w:eastAsia="宋体" w:hAnsi="Times New Roman" w:cs="Times New Roman"/>
          <w:b/>
          <w:kern w:val="2"/>
          <w:sz w:val="21"/>
          <w:szCs w:val="21"/>
          <w:lang w:val="en-US" w:eastAsia="zh-CN"/>
        </w:rPr>
        <w:t xml:space="preserve"> running</w:t>
      </w:r>
      <w:r w:rsidR="009C6DA9">
        <w:rPr>
          <w:rFonts w:ascii="Times New Roman" w:eastAsia="宋体" w:hAnsi="Times New Roman" w:cs="Times New Roman"/>
          <w:b/>
          <w:kern w:val="2"/>
          <w:sz w:val="21"/>
          <w:szCs w:val="21"/>
          <w:lang w:val="en-US" w:eastAsia="zh-CN"/>
        </w:rPr>
        <w:t xml:space="preserve">, when </w:t>
      </w:r>
      <w:r w:rsidR="00CF67BA">
        <w:rPr>
          <w:rFonts w:ascii="Times New Roman" w:eastAsia="宋体" w:hAnsi="Times New Roman" w:cs="Times New Roman"/>
          <w:b/>
          <w:kern w:val="2"/>
          <w:sz w:val="21"/>
          <w:szCs w:val="21"/>
          <w:lang w:val="en-US" w:eastAsia="zh-CN"/>
        </w:rPr>
        <w:t xml:space="preserve">neither </w:t>
      </w:r>
      <w:r w:rsidR="00757BF1">
        <w:rPr>
          <w:rFonts w:ascii="Times New Roman" w:eastAsia="宋体" w:hAnsi="Times New Roman" w:cs="Times New Roman"/>
          <w:b/>
          <w:kern w:val="2"/>
          <w:sz w:val="21"/>
          <w:szCs w:val="21"/>
          <w:lang w:val="en-US" w:eastAsia="zh-CN"/>
        </w:rPr>
        <w:t xml:space="preserve">Onduration </w:t>
      </w:r>
      <w:r w:rsidR="009C6DA9">
        <w:rPr>
          <w:rFonts w:ascii="Times New Roman" w:eastAsia="宋体" w:hAnsi="Times New Roman" w:cs="Times New Roman"/>
          <w:b/>
          <w:kern w:val="2"/>
          <w:sz w:val="21"/>
          <w:szCs w:val="21"/>
          <w:lang w:val="en-US" w:eastAsia="zh-CN"/>
        </w:rPr>
        <w:t xml:space="preserve">timer </w:t>
      </w:r>
      <w:r w:rsidR="00CF67BA">
        <w:rPr>
          <w:rFonts w:ascii="Times New Roman" w:eastAsia="宋体" w:hAnsi="Times New Roman" w:cs="Times New Roman"/>
          <w:b/>
          <w:kern w:val="2"/>
          <w:sz w:val="21"/>
          <w:szCs w:val="21"/>
          <w:lang w:val="en-US" w:eastAsia="zh-CN"/>
        </w:rPr>
        <w:t>nor</w:t>
      </w:r>
      <w:r w:rsidR="009C6DA9">
        <w:rPr>
          <w:rFonts w:ascii="Times New Roman" w:eastAsia="宋体" w:hAnsi="Times New Roman" w:cs="Times New Roman"/>
          <w:b/>
          <w:kern w:val="2"/>
          <w:sz w:val="21"/>
          <w:szCs w:val="21"/>
          <w:lang w:val="en-US" w:eastAsia="zh-CN"/>
        </w:rPr>
        <w:t xml:space="preserve"> </w:t>
      </w:r>
      <w:r w:rsidR="00757BF1">
        <w:rPr>
          <w:rFonts w:ascii="Times New Roman" w:eastAsia="宋体" w:hAnsi="Times New Roman" w:cs="Times New Roman"/>
          <w:b/>
          <w:kern w:val="2"/>
          <w:sz w:val="21"/>
          <w:szCs w:val="21"/>
          <w:lang w:val="en-US" w:eastAsia="zh-CN"/>
        </w:rPr>
        <w:t>I</w:t>
      </w:r>
      <w:r w:rsidR="009C6DA9">
        <w:rPr>
          <w:rFonts w:ascii="Times New Roman" w:eastAsia="宋体" w:hAnsi="Times New Roman" w:cs="Times New Roman"/>
          <w:b/>
          <w:kern w:val="2"/>
          <w:sz w:val="21"/>
          <w:szCs w:val="21"/>
          <w:lang w:val="en-US" w:eastAsia="zh-CN"/>
        </w:rPr>
        <w:t xml:space="preserve">nactivity timer </w:t>
      </w:r>
      <w:r w:rsidR="00CF67BA">
        <w:rPr>
          <w:rFonts w:ascii="Times New Roman" w:eastAsia="宋体" w:hAnsi="Times New Roman" w:cs="Times New Roman"/>
          <w:b/>
          <w:kern w:val="2"/>
          <w:sz w:val="21"/>
          <w:szCs w:val="21"/>
          <w:lang w:val="en-US" w:eastAsia="zh-CN"/>
        </w:rPr>
        <w:t xml:space="preserve">for </w:t>
      </w:r>
      <w:r w:rsidR="00C804F6">
        <w:rPr>
          <w:rFonts w:ascii="Times New Roman" w:eastAsia="宋体" w:hAnsi="Times New Roman" w:cs="Times New Roman"/>
          <w:b/>
          <w:kern w:val="2"/>
          <w:sz w:val="21"/>
          <w:szCs w:val="21"/>
          <w:lang w:val="en-US" w:eastAsia="zh-CN"/>
        </w:rPr>
        <w:t>the related</w:t>
      </w:r>
      <w:r w:rsidR="00CF67BA">
        <w:rPr>
          <w:rFonts w:ascii="Times New Roman" w:eastAsia="宋体" w:hAnsi="Times New Roman" w:cs="Times New Roman"/>
          <w:b/>
          <w:kern w:val="2"/>
          <w:sz w:val="21"/>
          <w:szCs w:val="21"/>
          <w:lang w:val="en-US" w:eastAsia="zh-CN"/>
        </w:rPr>
        <w:t xml:space="preserve"> g</w:t>
      </w:r>
      <w:r w:rsidR="001B7B9E">
        <w:rPr>
          <w:rFonts w:ascii="Times New Roman" w:eastAsia="宋体" w:hAnsi="Times New Roman" w:cs="Times New Roman"/>
          <w:b/>
          <w:kern w:val="2"/>
          <w:sz w:val="21"/>
          <w:szCs w:val="21"/>
          <w:lang w:val="en-US" w:eastAsia="zh-CN"/>
        </w:rPr>
        <w:t>r</w:t>
      </w:r>
      <w:r w:rsidR="00CF67BA">
        <w:rPr>
          <w:rFonts w:ascii="Times New Roman" w:eastAsia="宋体" w:hAnsi="Times New Roman" w:cs="Times New Roman"/>
          <w:b/>
          <w:kern w:val="2"/>
          <w:sz w:val="21"/>
          <w:szCs w:val="21"/>
          <w:lang w:val="en-US" w:eastAsia="zh-CN"/>
        </w:rPr>
        <w:t>oupcast Destination (maintained at the TX UE side)</w:t>
      </w:r>
      <w:r w:rsidR="00050D47">
        <w:rPr>
          <w:rFonts w:ascii="Times New Roman" w:eastAsia="宋体" w:hAnsi="Times New Roman" w:cs="Times New Roman"/>
          <w:b/>
          <w:kern w:val="2"/>
          <w:sz w:val="21"/>
          <w:szCs w:val="21"/>
          <w:lang w:val="en-US" w:eastAsia="zh-CN"/>
        </w:rPr>
        <w:t xml:space="preserve"> </w:t>
      </w:r>
      <w:r w:rsidR="00CF67BA">
        <w:rPr>
          <w:rFonts w:ascii="Times New Roman" w:eastAsia="宋体" w:hAnsi="Times New Roman" w:cs="Times New Roman"/>
          <w:b/>
          <w:kern w:val="2"/>
          <w:sz w:val="21"/>
          <w:szCs w:val="21"/>
          <w:lang w:val="en-US" w:eastAsia="zh-CN"/>
        </w:rPr>
        <w:t xml:space="preserve">is </w:t>
      </w:r>
      <w:r w:rsidR="009C6DA9">
        <w:rPr>
          <w:rFonts w:ascii="Times New Roman" w:eastAsia="宋体" w:hAnsi="Times New Roman" w:cs="Times New Roman"/>
          <w:b/>
          <w:kern w:val="2"/>
          <w:sz w:val="21"/>
          <w:szCs w:val="21"/>
          <w:lang w:val="en-US" w:eastAsia="zh-CN"/>
        </w:rPr>
        <w:t>running.</w:t>
      </w:r>
    </w:p>
    <w:p w14:paraId="1E4B2F32" w14:textId="55E43474" w:rsidR="00F6396D" w:rsidRPr="0039064A" w:rsidRDefault="00F6396D" w:rsidP="00582E1B">
      <w:pPr>
        <w:pStyle w:val="2"/>
        <w:ind w:hanging="283"/>
        <w:rPr>
          <w:rFonts w:ascii="Arial" w:hAnsi="Arial" w:cs="Arial"/>
          <w:lang w:val="en-US" w:eastAsia="ja-JP"/>
        </w:rPr>
      </w:pPr>
      <w:r w:rsidRPr="0039064A">
        <w:rPr>
          <w:rFonts w:ascii="Arial" w:hAnsi="Arial" w:cs="Arial"/>
          <w:lang w:val="en-US" w:eastAsia="ja-JP"/>
        </w:rPr>
        <w:t xml:space="preserve">SL DRX </w:t>
      </w:r>
      <w:r w:rsidR="0037734D" w:rsidRPr="0039064A">
        <w:rPr>
          <w:rFonts w:ascii="Arial" w:hAnsi="Arial" w:cs="Arial"/>
          <w:lang w:val="en-US" w:eastAsia="ja-JP"/>
        </w:rPr>
        <w:t>configuration</w:t>
      </w:r>
      <w:r w:rsidR="00053806" w:rsidRPr="0039064A">
        <w:rPr>
          <w:rFonts w:ascii="Arial" w:hAnsi="Arial" w:cs="Arial"/>
          <w:lang w:val="en-US" w:eastAsia="ja-JP"/>
        </w:rPr>
        <w:t xml:space="preserve"> procedure</w:t>
      </w:r>
    </w:p>
    <w:p w14:paraId="6419F154" w14:textId="42BD87AF" w:rsidR="007E66A9" w:rsidRPr="007E66A9" w:rsidRDefault="0043049F" w:rsidP="00CA61E2">
      <w:pPr>
        <w:widowControl w:val="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One</w:t>
      </w:r>
      <w:r w:rsidR="009903EB">
        <w:rPr>
          <w:rFonts w:ascii="Times New Roman" w:eastAsia="宋体" w:hAnsi="Times New Roman"/>
          <w:sz w:val="21"/>
          <w:szCs w:val="21"/>
          <w:lang w:val="en-US" w:eastAsia="zh-CN"/>
        </w:rPr>
        <w:t xml:space="preserve"> remaining </w:t>
      </w:r>
      <w:r w:rsidR="00BF2E30">
        <w:rPr>
          <w:rFonts w:ascii="Times New Roman" w:eastAsia="宋体" w:hAnsi="Times New Roman"/>
          <w:sz w:val="21"/>
          <w:szCs w:val="21"/>
          <w:lang w:val="en-US" w:eastAsia="zh-CN"/>
        </w:rPr>
        <w:t>issue on DRX configuration for broadcast/groupcast is</w:t>
      </w:r>
      <w:r w:rsidR="00062E2D">
        <w:rPr>
          <w:rFonts w:ascii="Times New Roman" w:eastAsia="宋体" w:hAnsi="Times New Roman"/>
          <w:sz w:val="21"/>
          <w:szCs w:val="21"/>
          <w:lang w:val="en-US" w:eastAsia="zh-CN"/>
        </w:rPr>
        <w:t xml:space="preserve"> whether dedicated</w:t>
      </w:r>
      <w:r w:rsidR="006C303D">
        <w:rPr>
          <w:rFonts w:ascii="Times New Roman" w:eastAsia="宋体" w:hAnsi="Times New Roman"/>
          <w:sz w:val="21"/>
          <w:szCs w:val="21"/>
          <w:lang w:val="en-US" w:eastAsia="zh-CN"/>
        </w:rPr>
        <w:t xml:space="preserve"> </w:t>
      </w:r>
      <w:r w:rsidR="00062E2D">
        <w:rPr>
          <w:rFonts w:ascii="Times New Roman" w:eastAsia="宋体" w:hAnsi="Times New Roman"/>
          <w:sz w:val="21"/>
          <w:szCs w:val="21"/>
          <w:lang w:val="en-US" w:eastAsia="zh-CN"/>
        </w:rPr>
        <w:t>RRC</w:t>
      </w:r>
      <w:r w:rsidR="006C303D">
        <w:rPr>
          <w:rFonts w:ascii="Times New Roman" w:eastAsia="宋体" w:hAnsi="Times New Roman"/>
          <w:sz w:val="21"/>
          <w:szCs w:val="21"/>
          <w:lang w:val="en-US" w:eastAsia="zh-CN"/>
        </w:rPr>
        <w:t xml:space="preserve"> signaling</w:t>
      </w:r>
      <w:r w:rsidR="00062E2D">
        <w:rPr>
          <w:rFonts w:ascii="Times New Roman" w:eastAsia="宋体" w:hAnsi="Times New Roman"/>
          <w:sz w:val="21"/>
          <w:szCs w:val="21"/>
          <w:lang w:val="en-US" w:eastAsia="zh-CN"/>
        </w:rPr>
        <w:t xml:space="preserve"> can be used for RRC_CONNECTED </w:t>
      </w:r>
      <w:bookmarkStart w:id="54" w:name="OLE_LINK77"/>
      <w:bookmarkStart w:id="55" w:name="OLE_LINK78"/>
      <w:r w:rsidR="00062E2D">
        <w:rPr>
          <w:rFonts w:ascii="Times New Roman" w:eastAsia="宋体" w:hAnsi="Times New Roman"/>
          <w:sz w:val="21"/>
          <w:szCs w:val="21"/>
          <w:lang w:val="en-US" w:eastAsia="zh-CN"/>
        </w:rPr>
        <w:t>TX-UE/RX-UE</w:t>
      </w:r>
      <w:bookmarkEnd w:id="54"/>
      <w:bookmarkEnd w:id="55"/>
      <w:r w:rsidR="00062E2D">
        <w:rPr>
          <w:rFonts w:ascii="Times New Roman" w:eastAsia="宋体" w:hAnsi="Times New Roman"/>
          <w:sz w:val="21"/>
          <w:szCs w:val="21"/>
          <w:lang w:val="en-US" w:eastAsia="zh-CN"/>
        </w:rPr>
        <w:t xml:space="preserve"> to obtain </w:t>
      </w:r>
      <w:bookmarkStart w:id="56" w:name="OLE_LINK79"/>
      <w:bookmarkStart w:id="57" w:name="OLE_LINK80"/>
      <w:r w:rsidR="00BF2E30">
        <w:rPr>
          <w:rFonts w:ascii="Times New Roman" w:eastAsia="宋体" w:hAnsi="Times New Roman"/>
          <w:sz w:val="21"/>
          <w:szCs w:val="21"/>
          <w:lang w:val="en-US" w:eastAsia="zh-CN"/>
        </w:rPr>
        <w:t xml:space="preserve">the </w:t>
      </w:r>
      <w:r w:rsidR="00062E2D">
        <w:rPr>
          <w:rFonts w:ascii="Times New Roman" w:eastAsia="宋体" w:hAnsi="Times New Roman"/>
          <w:sz w:val="21"/>
          <w:szCs w:val="21"/>
          <w:lang w:val="en-US" w:eastAsia="zh-CN"/>
        </w:rPr>
        <w:t xml:space="preserve">DRX </w:t>
      </w:r>
      <w:bookmarkEnd w:id="56"/>
      <w:bookmarkEnd w:id="57"/>
      <w:r w:rsidR="00062E2D">
        <w:rPr>
          <w:rFonts w:ascii="Times New Roman" w:eastAsia="宋体" w:hAnsi="Times New Roman"/>
          <w:sz w:val="21"/>
          <w:szCs w:val="21"/>
          <w:lang w:val="en-US" w:eastAsia="zh-CN"/>
        </w:rPr>
        <w:t xml:space="preserve">configuration. </w:t>
      </w:r>
      <w:r w:rsidR="008A4901">
        <w:rPr>
          <w:rFonts w:ascii="Times New Roman" w:eastAsia="宋体" w:hAnsi="Times New Roman"/>
          <w:sz w:val="21"/>
          <w:szCs w:val="21"/>
          <w:lang w:val="en-US" w:eastAsia="zh-CN"/>
        </w:rPr>
        <w:t>We think it is better to support it,</w:t>
      </w:r>
      <w:r w:rsidR="00CA61E2">
        <w:rPr>
          <w:rFonts w:ascii="Times New Roman" w:eastAsia="宋体" w:hAnsi="Times New Roman"/>
          <w:sz w:val="21"/>
          <w:szCs w:val="21"/>
          <w:lang w:val="en-US" w:eastAsia="zh-CN"/>
        </w:rPr>
        <w:t xml:space="preserve"> in </w:t>
      </w:r>
      <w:r w:rsidR="006C303D">
        <w:rPr>
          <w:rFonts w:ascii="Times New Roman" w:eastAsia="宋体" w:hAnsi="Times New Roman"/>
          <w:sz w:val="21"/>
          <w:szCs w:val="21"/>
          <w:lang w:val="en-US" w:eastAsia="zh-CN"/>
        </w:rPr>
        <w:t xml:space="preserve">the </w:t>
      </w:r>
      <w:r w:rsidR="00CA61E2">
        <w:rPr>
          <w:rFonts w:ascii="Times New Roman" w:eastAsia="宋体" w:hAnsi="Times New Roman"/>
          <w:sz w:val="21"/>
          <w:szCs w:val="21"/>
          <w:lang w:val="en-US" w:eastAsia="zh-CN"/>
        </w:rPr>
        <w:t>favor of both consistency with legacy behavior and ease for later Spec development</w:t>
      </w:r>
      <w:r w:rsidR="008E6602">
        <w:rPr>
          <w:rFonts w:ascii="Times New Roman" w:eastAsia="宋体" w:hAnsi="Times New Roman"/>
          <w:sz w:val="21"/>
          <w:szCs w:val="21"/>
          <w:lang w:val="en-US" w:eastAsia="zh-CN"/>
        </w:rPr>
        <w:t>.</w:t>
      </w:r>
      <w:r w:rsidR="00050037">
        <w:rPr>
          <w:rFonts w:ascii="Times New Roman" w:eastAsia="宋体" w:hAnsi="Times New Roman"/>
          <w:sz w:val="21"/>
          <w:szCs w:val="21"/>
          <w:lang w:val="en-US" w:eastAsia="zh-CN"/>
        </w:rPr>
        <w:t xml:space="preserve"> This is proposed as follows.</w:t>
      </w:r>
    </w:p>
    <w:p w14:paraId="79726960" w14:textId="6B2A140D" w:rsidR="008E6602" w:rsidRDefault="008E6602" w:rsidP="00CA61E2">
      <w:pPr>
        <w:jc w:val="both"/>
        <w:rPr>
          <w:rFonts w:ascii="Times New Roman" w:eastAsia="宋体" w:hAnsi="Times New Roman" w:cs="Times New Roman"/>
          <w:b/>
          <w:kern w:val="2"/>
          <w:sz w:val="21"/>
          <w:szCs w:val="21"/>
          <w:lang w:val="en-US" w:eastAsia="zh-CN"/>
        </w:rPr>
      </w:pPr>
      <w:bookmarkStart w:id="58" w:name="OLE_LINK90"/>
      <w:r w:rsidRPr="008D73E8">
        <w:rPr>
          <w:rFonts w:ascii="Times New Roman" w:eastAsia="宋体" w:hAnsi="Times New Roman" w:cs="Times New Roman"/>
          <w:b/>
          <w:kern w:val="2"/>
          <w:sz w:val="21"/>
          <w:szCs w:val="21"/>
          <w:lang w:val="en-US" w:eastAsia="zh-CN"/>
        </w:rPr>
        <w:t xml:space="preserve">Proposal </w:t>
      </w:r>
      <w:r w:rsidR="00DB1D81">
        <w:rPr>
          <w:rFonts w:ascii="Times New Roman" w:eastAsia="宋体" w:hAnsi="Times New Roman" w:cs="Times New Roman"/>
          <w:b/>
          <w:kern w:val="2"/>
          <w:sz w:val="21"/>
          <w:szCs w:val="21"/>
          <w:lang w:val="en-US" w:eastAsia="zh-CN"/>
        </w:rPr>
        <w:t>8</w:t>
      </w:r>
      <w:r w:rsidRPr="008D73E8">
        <w:rPr>
          <w:rFonts w:ascii="Times New Roman" w:eastAsia="宋体" w:hAnsi="Times New Roman" w:cs="Times New Roman"/>
          <w:b/>
          <w:kern w:val="2"/>
          <w:sz w:val="21"/>
          <w:szCs w:val="21"/>
          <w:lang w:val="en-US" w:eastAsia="zh-CN"/>
        </w:rPr>
        <w:t xml:space="preserve">: </w:t>
      </w:r>
      <w:r w:rsidR="003E2826">
        <w:rPr>
          <w:rFonts w:ascii="Times New Roman" w:eastAsia="宋体" w:hAnsi="Times New Roman" w:cs="Times New Roman"/>
          <w:b/>
          <w:kern w:val="2"/>
          <w:sz w:val="21"/>
          <w:szCs w:val="21"/>
          <w:lang w:val="en-US" w:eastAsia="zh-CN"/>
        </w:rPr>
        <w:t xml:space="preserve">For </w:t>
      </w:r>
      <w:r w:rsidR="009E4425">
        <w:rPr>
          <w:rFonts w:ascii="Times New Roman" w:eastAsia="宋体" w:hAnsi="Times New Roman" w:cs="Times New Roman"/>
          <w:b/>
          <w:kern w:val="2"/>
          <w:sz w:val="21"/>
          <w:szCs w:val="21"/>
          <w:lang w:val="en-US" w:eastAsia="zh-CN"/>
        </w:rPr>
        <w:t xml:space="preserve">SL </w:t>
      </w:r>
      <w:r w:rsidR="003E2826">
        <w:rPr>
          <w:rFonts w:ascii="Times New Roman" w:eastAsia="宋体" w:hAnsi="Times New Roman" w:cs="Times New Roman"/>
          <w:b/>
          <w:kern w:val="2"/>
          <w:sz w:val="21"/>
          <w:szCs w:val="21"/>
          <w:lang w:val="en-US" w:eastAsia="zh-CN"/>
        </w:rPr>
        <w:t>broadcast</w:t>
      </w:r>
      <w:r w:rsidR="003E2826">
        <w:rPr>
          <w:rFonts w:ascii="Times New Roman" w:eastAsia="宋体" w:hAnsi="Times New Roman" w:cs="Times New Roman" w:hint="eastAsia"/>
          <w:b/>
          <w:kern w:val="2"/>
          <w:sz w:val="21"/>
          <w:szCs w:val="21"/>
          <w:lang w:val="en-US" w:eastAsia="zh-CN"/>
        </w:rPr>
        <w:t>/</w:t>
      </w:r>
      <w:r w:rsidR="003E2826">
        <w:rPr>
          <w:rFonts w:ascii="Times New Roman" w:eastAsia="宋体" w:hAnsi="Times New Roman" w:cs="Times New Roman"/>
          <w:b/>
          <w:kern w:val="2"/>
          <w:sz w:val="21"/>
          <w:szCs w:val="21"/>
          <w:lang w:val="en-US" w:eastAsia="zh-CN"/>
        </w:rPr>
        <w:t>groupcast, RRC</w:t>
      </w:r>
      <w:r w:rsidR="003E2826" w:rsidRPr="003E2826">
        <w:rPr>
          <w:rFonts w:ascii="Times New Roman" w:eastAsia="宋体" w:hAnsi="Times New Roman" w:cs="Times New Roman"/>
          <w:b/>
          <w:kern w:val="2"/>
          <w:sz w:val="21"/>
          <w:szCs w:val="21"/>
          <w:lang w:val="en-US" w:eastAsia="zh-CN"/>
        </w:rPr>
        <w:t>_CONNECTED TX-UE/RX-UE can o</w:t>
      </w:r>
      <w:r w:rsidR="003E2826">
        <w:rPr>
          <w:rFonts w:ascii="Times New Roman" w:eastAsia="宋体" w:hAnsi="Times New Roman" w:cs="Times New Roman"/>
          <w:b/>
          <w:kern w:val="2"/>
          <w:sz w:val="21"/>
          <w:szCs w:val="21"/>
          <w:lang w:val="en-US" w:eastAsia="zh-CN"/>
        </w:rPr>
        <w:t>btain DRX configuration</w:t>
      </w:r>
      <w:r w:rsidR="009E4425">
        <w:rPr>
          <w:rFonts w:ascii="Times New Roman" w:eastAsia="宋体" w:hAnsi="Times New Roman" w:cs="Times New Roman"/>
          <w:b/>
          <w:kern w:val="2"/>
          <w:sz w:val="21"/>
          <w:szCs w:val="21"/>
          <w:lang w:val="en-US" w:eastAsia="zh-CN"/>
        </w:rPr>
        <w:t>s</w:t>
      </w:r>
      <w:r w:rsidR="003E2826">
        <w:rPr>
          <w:rFonts w:ascii="Times New Roman" w:eastAsia="宋体" w:hAnsi="Times New Roman" w:cs="Times New Roman"/>
          <w:b/>
          <w:kern w:val="2"/>
          <w:sz w:val="21"/>
          <w:szCs w:val="21"/>
          <w:lang w:val="en-US" w:eastAsia="zh-CN"/>
        </w:rPr>
        <w:t xml:space="preserve"> from dedicated</w:t>
      </w:r>
      <w:r w:rsidR="00CA61E2">
        <w:rPr>
          <w:rFonts w:ascii="Times New Roman" w:eastAsia="宋体" w:hAnsi="Times New Roman" w:cs="Times New Roman"/>
          <w:b/>
          <w:kern w:val="2"/>
          <w:sz w:val="21"/>
          <w:szCs w:val="21"/>
          <w:lang w:val="en-US" w:eastAsia="zh-CN"/>
        </w:rPr>
        <w:t xml:space="preserve"> </w:t>
      </w:r>
      <w:r w:rsidR="003E2826">
        <w:rPr>
          <w:rFonts w:ascii="Times New Roman" w:eastAsia="宋体" w:hAnsi="Times New Roman" w:cs="Times New Roman"/>
          <w:b/>
          <w:kern w:val="2"/>
          <w:sz w:val="21"/>
          <w:szCs w:val="21"/>
          <w:lang w:val="en-US" w:eastAsia="zh-CN"/>
        </w:rPr>
        <w:t>RRC</w:t>
      </w:r>
      <w:r w:rsidR="00CA61E2">
        <w:rPr>
          <w:rFonts w:ascii="Times New Roman" w:eastAsia="宋体" w:hAnsi="Times New Roman" w:cs="Times New Roman"/>
          <w:b/>
          <w:kern w:val="2"/>
          <w:sz w:val="21"/>
          <w:szCs w:val="21"/>
          <w:lang w:val="en-US" w:eastAsia="zh-CN"/>
        </w:rPr>
        <w:t xml:space="preserve"> signaling</w:t>
      </w:r>
      <w:r w:rsidR="003E2826">
        <w:rPr>
          <w:rFonts w:ascii="Times New Roman" w:eastAsia="宋体" w:hAnsi="Times New Roman" w:cs="Times New Roman"/>
          <w:b/>
          <w:kern w:val="2"/>
          <w:sz w:val="21"/>
          <w:szCs w:val="21"/>
          <w:lang w:val="en-US" w:eastAsia="zh-CN"/>
        </w:rPr>
        <w:t>.</w:t>
      </w:r>
    </w:p>
    <w:p w14:paraId="4034DC52" w14:textId="7C0B1A37" w:rsidR="00D55835" w:rsidRPr="007E66A9" w:rsidRDefault="003F56E6" w:rsidP="00CA61E2">
      <w:pPr>
        <w:widowControl w:val="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Moreover,</w:t>
      </w:r>
      <w:r w:rsidR="000F53E3">
        <w:rPr>
          <w:rFonts w:ascii="Times New Roman" w:eastAsia="宋体" w:hAnsi="Times New Roman"/>
          <w:sz w:val="21"/>
          <w:szCs w:val="21"/>
          <w:lang w:val="en-US" w:eastAsia="zh-CN"/>
        </w:rPr>
        <w:t xml:space="preserve"> </w:t>
      </w:r>
      <w:r w:rsidR="00AD4828">
        <w:rPr>
          <w:rFonts w:ascii="Times New Roman" w:eastAsia="宋体" w:hAnsi="Times New Roman"/>
          <w:sz w:val="21"/>
          <w:szCs w:val="21"/>
          <w:lang w:val="en-US" w:eastAsia="zh-CN"/>
        </w:rPr>
        <w:t xml:space="preserve">according </w:t>
      </w:r>
      <w:r w:rsidR="00CA61E2">
        <w:rPr>
          <w:rFonts w:ascii="Times New Roman" w:eastAsia="宋体" w:hAnsi="Times New Roman"/>
          <w:sz w:val="21"/>
          <w:szCs w:val="21"/>
          <w:lang w:val="en-US" w:eastAsia="zh-CN"/>
        </w:rPr>
        <w:t xml:space="preserve">to </w:t>
      </w:r>
      <w:r w:rsidR="00AD4828">
        <w:rPr>
          <w:rFonts w:ascii="Times New Roman" w:eastAsia="宋体" w:hAnsi="Times New Roman"/>
          <w:sz w:val="21"/>
          <w:szCs w:val="21"/>
          <w:lang w:val="en-US" w:eastAsia="zh-CN"/>
        </w:rPr>
        <w:t xml:space="preserve">the agreements </w:t>
      </w:r>
      <w:r w:rsidR="00864608">
        <w:rPr>
          <w:rFonts w:ascii="Times New Roman" w:eastAsia="宋体" w:hAnsi="Times New Roman"/>
          <w:sz w:val="21"/>
          <w:szCs w:val="21"/>
          <w:lang w:val="en-US" w:eastAsia="zh-CN"/>
        </w:rPr>
        <w:t>f</w:t>
      </w:r>
      <w:r w:rsidR="00237963" w:rsidRPr="00AA51E3">
        <w:rPr>
          <w:rFonts w:ascii="Times New Roman" w:eastAsia="宋体" w:hAnsi="Times New Roman"/>
          <w:sz w:val="21"/>
          <w:szCs w:val="21"/>
          <w:lang w:val="en-US" w:eastAsia="zh-CN"/>
        </w:rPr>
        <w:t>or broadcast/groupcast</w:t>
      </w:r>
      <w:r w:rsidR="00237963">
        <w:rPr>
          <w:rFonts w:ascii="Times New Roman" w:eastAsia="宋体" w:hAnsi="Times New Roman"/>
          <w:sz w:val="21"/>
          <w:szCs w:val="21"/>
          <w:lang w:val="en-US" w:eastAsia="zh-CN"/>
        </w:rPr>
        <w:t xml:space="preserve"> </w:t>
      </w:r>
      <w:r w:rsidR="009E4425">
        <w:rPr>
          <w:rFonts w:ascii="Times New Roman" w:eastAsia="宋体" w:hAnsi="Times New Roman"/>
          <w:sz w:val="21"/>
          <w:szCs w:val="21"/>
          <w:lang w:val="en-US" w:eastAsia="zh-CN"/>
        </w:rPr>
        <w:t xml:space="preserve">DRX </w:t>
      </w:r>
      <w:r w:rsidR="00AD4828">
        <w:rPr>
          <w:rFonts w:ascii="Times New Roman" w:eastAsia="宋体" w:hAnsi="Times New Roman"/>
          <w:sz w:val="21"/>
          <w:szCs w:val="21"/>
          <w:lang w:val="en-US" w:eastAsia="zh-CN"/>
        </w:rPr>
        <w:t>in RAN2#113</w:t>
      </w:r>
      <w:r w:rsidR="009E4425">
        <w:rPr>
          <w:rFonts w:ascii="Times New Roman" w:eastAsia="宋体" w:hAnsi="Times New Roman"/>
          <w:sz w:val="21"/>
          <w:szCs w:val="21"/>
          <w:lang w:val="en-US" w:eastAsia="zh-CN"/>
        </w:rPr>
        <w:t>e</w:t>
      </w:r>
      <w:r w:rsidR="00AD4828">
        <w:rPr>
          <w:rFonts w:ascii="Times New Roman" w:eastAsia="宋体" w:hAnsi="Times New Roman"/>
          <w:sz w:val="21"/>
          <w:szCs w:val="21"/>
          <w:lang w:val="en-US" w:eastAsia="zh-CN"/>
        </w:rPr>
        <w:t>,</w:t>
      </w:r>
      <w:r w:rsidR="00AA51E3" w:rsidRPr="00AA51E3">
        <w:rPr>
          <w:rFonts w:ascii="Times New Roman" w:eastAsia="宋体" w:hAnsi="Times New Roman"/>
          <w:sz w:val="21"/>
          <w:szCs w:val="21"/>
          <w:lang w:val="en-US" w:eastAsia="zh-CN"/>
        </w:rPr>
        <w:t xml:space="preserve"> for </w:t>
      </w:r>
      <w:r w:rsidR="00CA61E2">
        <w:rPr>
          <w:rFonts w:ascii="Times New Roman" w:eastAsia="宋体" w:hAnsi="Times New Roman"/>
          <w:sz w:val="21"/>
          <w:szCs w:val="21"/>
          <w:lang w:val="en-US" w:eastAsia="zh-CN"/>
        </w:rPr>
        <w:t xml:space="preserve">the </w:t>
      </w:r>
      <w:r w:rsidR="00AA51E3" w:rsidRPr="00AA51E3">
        <w:rPr>
          <w:rFonts w:ascii="Times New Roman" w:eastAsia="宋体" w:hAnsi="Times New Roman"/>
          <w:sz w:val="21"/>
          <w:szCs w:val="21"/>
          <w:lang w:val="en-US" w:eastAsia="zh-CN"/>
        </w:rPr>
        <w:t>out-of-coverage</w:t>
      </w:r>
      <w:r w:rsidR="006216E3">
        <w:rPr>
          <w:rFonts w:ascii="Times New Roman" w:eastAsia="宋体" w:hAnsi="Times New Roman"/>
          <w:sz w:val="21"/>
          <w:szCs w:val="21"/>
          <w:lang w:val="en-US" w:eastAsia="zh-CN"/>
        </w:rPr>
        <w:t xml:space="preserve"> (OO</w:t>
      </w:r>
      <w:r w:rsidR="007065A0">
        <w:rPr>
          <w:rFonts w:ascii="Times New Roman" w:eastAsia="宋体" w:hAnsi="Times New Roman"/>
          <w:sz w:val="21"/>
          <w:szCs w:val="21"/>
          <w:lang w:val="en-US" w:eastAsia="zh-CN"/>
        </w:rPr>
        <w:t>C</w:t>
      </w:r>
      <w:r w:rsidR="006216E3">
        <w:rPr>
          <w:rFonts w:ascii="Times New Roman" w:eastAsia="宋体" w:hAnsi="Times New Roman"/>
          <w:sz w:val="21"/>
          <w:szCs w:val="21"/>
          <w:lang w:val="en-US" w:eastAsia="zh-CN"/>
        </w:rPr>
        <w:t>)</w:t>
      </w:r>
      <w:r w:rsidR="00AA51E3" w:rsidRPr="00AA51E3">
        <w:rPr>
          <w:rFonts w:ascii="Times New Roman" w:eastAsia="宋体" w:hAnsi="Times New Roman"/>
          <w:sz w:val="21"/>
          <w:szCs w:val="21"/>
          <w:lang w:val="en-US" w:eastAsia="zh-CN"/>
        </w:rPr>
        <w:t xml:space="preserve"> case, TX-UE/RX-UE obtain</w:t>
      </w:r>
      <w:r w:rsidR="006E0C8B">
        <w:rPr>
          <w:rFonts w:ascii="Times New Roman" w:eastAsia="宋体" w:hAnsi="Times New Roman"/>
          <w:sz w:val="21"/>
          <w:szCs w:val="21"/>
          <w:lang w:val="en-US" w:eastAsia="zh-CN"/>
        </w:rPr>
        <w:t>s</w:t>
      </w:r>
      <w:r w:rsidR="00AA51E3" w:rsidRPr="00AA51E3">
        <w:rPr>
          <w:rFonts w:ascii="Times New Roman" w:eastAsia="宋体" w:hAnsi="Times New Roman"/>
          <w:sz w:val="21"/>
          <w:szCs w:val="21"/>
          <w:lang w:val="en-US" w:eastAsia="zh-CN"/>
        </w:rPr>
        <w:t xml:space="preserve"> DRX configuration from pre-configuration</w:t>
      </w:r>
      <w:r w:rsidR="005F2B27">
        <w:rPr>
          <w:rFonts w:ascii="Times New Roman" w:eastAsia="宋体" w:hAnsi="Times New Roman"/>
          <w:sz w:val="21"/>
          <w:szCs w:val="21"/>
          <w:lang w:val="en-US" w:eastAsia="zh-CN"/>
        </w:rPr>
        <w:t xml:space="preserve">, while </w:t>
      </w:r>
      <w:r w:rsidR="00CA61E2">
        <w:rPr>
          <w:rFonts w:ascii="Times New Roman" w:eastAsia="宋体" w:hAnsi="Times New Roman"/>
          <w:sz w:val="21"/>
          <w:szCs w:val="21"/>
          <w:lang w:val="en-US" w:eastAsia="zh-CN"/>
        </w:rPr>
        <w:t>f</w:t>
      </w:r>
      <w:r w:rsidR="00003B53" w:rsidRPr="00003B53">
        <w:rPr>
          <w:rFonts w:ascii="Times New Roman" w:eastAsia="宋体" w:hAnsi="Times New Roman"/>
          <w:sz w:val="21"/>
          <w:szCs w:val="21"/>
          <w:lang w:val="en-US" w:eastAsia="zh-CN"/>
        </w:rPr>
        <w:t xml:space="preserve">or </w:t>
      </w:r>
      <w:r w:rsidR="009E4425">
        <w:rPr>
          <w:rFonts w:ascii="Times New Roman" w:eastAsia="宋体" w:hAnsi="Times New Roman"/>
          <w:sz w:val="21"/>
          <w:szCs w:val="21"/>
          <w:lang w:val="en-US" w:eastAsia="zh-CN"/>
        </w:rPr>
        <w:t xml:space="preserve">the </w:t>
      </w:r>
      <w:r w:rsidR="00003B53" w:rsidRPr="00003B53">
        <w:rPr>
          <w:rFonts w:ascii="Times New Roman" w:eastAsia="宋体" w:hAnsi="Times New Roman"/>
          <w:sz w:val="21"/>
          <w:szCs w:val="21"/>
          <w:lang w:val="en-US" w:eastAsia="zh-CN"/>
        </w:rPr>
        <w:t>in-coverage</w:t>
      </w:r>
      <w:r w:rsidR="00A342B4">
        <w:rPr>
          <w:rFonts w:ascii="Times New Roman" w:eastAsia="宋体" w:hAnsi="Times New Roman"/>
          <w:sz w:val="21"/>
          <w:szCs w:val="21"/>
          <w:lang w:val="en-US" w:eastAsia="zh-CN"/>
        </w:rPr>
        <w:t xml:space="preserve"> (I</w:t>
      </w:r>
      <w:r w:rsidR="009E4425">
        <w:rPr>
          <w:rFonts w:ascii="Times New Roman" w:eastAsia="宋体" w:hAnsi="Times New Roman"/>
          <w:sz w:val="21"/>
          <w:szCs w:val="21"/>
          <w:lang w:val="en-US" w:eastAsia="zh-CN"/>
        </w:rPr>
        <w:t>n</w:t>
      </w:r>
      <w:r w:rsidR="00E20B38">
        <w:rPr>
          <w:rFonts w:ascii="Times New Roman" w:eastAsia="宋体" w:hAnsi="Times New Roman"/>
          <w:sz w:val="21"/>
          <w:szCs w:val="21"/>
          <w:lang w:val="en-US" w:eastAsia="zh-CN"/>
        </w:rPr>
        <w:t>C</w:t>
      </w:r>
      <w:r w:rsidR="00A342B4">
        <w:rPr>
          <w:rFonts w:ascii="Times New Roman" w:eastAsia="宋体" w:hAnsi="Times New Roman"/>
          <w:sz w:val="21"/>
          <w:szCs w:val="21"/>
          <w:lang w:val="en-US" w:eastAsia="zh-CN"/>
        </w:rPr>
        <w:t>)</w:t>
      </w:r>
      <w:r w:rsidR="00965CEF">
        <w:rPr>
          <w:rFonts w:ascii="Times New Roman" w:eastAsia="宋体" w:hAnsi="Times New Roman"/>
          <w:sz w:val="21"/>
          <w:szCs w:val="21"/>
          <w:lang w:val="en-US" w:eastAsia="zh-CN"/>
        </w:rPr>
        <w:t xml:space="preserve"> case, </w:t>
      </w:r>
      <w:r w:rsidR="00003B53" w:rsidRPr="00003B53">
        <w:rPr>
          <w:rFonts w:ascii="Times New Roman" w:eastAsia="宋体" w:hAnsi="Times New Roman"/>
          <w:sz w:val="21"/>
          <w:szCs w:val="21"/>
          <w:lang w:val="en-US" w:eastAsia="zh-CN"/>
        </w:rPr>
        <w:t xml:space="preserve">TX-UE/RX-UE </w:t>
      </w:r>
      <w:r w:rsidR="00965CEF">
        <w:rPr>
          <w:rFonts w:ascii="Times New Roman" w:eastAsia="宋体" w:hAnsi="Times New Roman"/>
          <w:sz w:val="21"/>
          <w:szCs w:val="21"/>
          <w:lang w:val="en-US" w:eastAsia="zh-CN"/>
        </w:rPr>
        <w:t xml:space="preserve">can </w:t>
      </w:r>
      <w:r w:rsidR="00003B53" w:rsidRPr="00003B53">
        <w:rPr>
          <w:rFonts w:ascii="Times New Roman" w:eastAsia="宋体" w:hAnsi="Times New Roman"/>
          <w:sz w:val="21"/>
          <w:szCs w:val="21"/>
          <w:lang w:val="en-US" w:eastAsia="zh-CN"/>
        </w:rPr>
        <w:t xml:space="preserve">obtain DRX configuration from </w:t>
      </w:r>
      <w:r w:rsidR="00050037">
        <w:rPr>
          <w:rFonts w:ascii="Times New Roman" w:eastAsia="宋体" w:hAnsi="Times New Roman"/>
          <w:sz w:val="21"/>
          <w:szCs w:val="21"/>
          <w:lang w:val="en-US" w:eastAsia="zh-CN"/>
        </w:rPr>
        <w:t xml:space="preserve">at least </w:t>
      </w:r>
      <w:r w:rsidR="00003B53" w:rsidRPr="00003B53">
        <w:rPr>
          <w:rFonts w:ascii="Times New Roman" w:eastAsia="宋体" w:hAnsi="Times New Roman"/>
          <w:sz w:val="21"/>
          <w:szCs w:val="21"/>
          <w:lang w:val="en-US" w:eastAsia="zh-CN"/>
        </w:rPr>
        <w:t>SIB</w:t>
      </w:r>
      <w:r w:rsidR="009A4B40">
        <w:rPr>
          <w:rFonts w:ascii="Times New Roman" w:eastAsia="宋体" w:hAnsi="Times New Roman" w:hint="eastAsia"/>
          <w:sz w:val="21"/>
          <w:szCs w:val="21"/>
          <w:lang w:val="en-US" w:eastAsia="zh-CN"/>
        </w:rPr>
        <w:t>.</w:t>
      </w:r>
      <w:r w:rsidR="00D52962">
        <w:rPr>
          <w:rFonts w:ascii="Times New Roman" w:eastAsia="宋体" w:hAnsi="Times New Roman"/>
          <w:sz w:val="21"/>
          <w:szCs w:val="21"/>
          <w:lang w:val="en-US" w:eastAsia="zh-CN"/>
        </w:rPr>
        <w:t xml:space="preserve"> </w:t>
      </w:r>
      <w:r w:rsidR="00B139A7">
        <w:rPr>
          <w:rFonts w:ascii="Times New Roman" w:eastAsia="宋体" w:hAnsi="Times New Roman"/>
          <w:sz w:val="21"/>
          <w:szCs w:val="21"/>
          <w:lang w:val="en-US" w:eastAsia="zh-CN"/>
        </w:rPr>
        <w:t>However</w:t>
      </w:r>
      <w:r w:rsidR="00B139A7">
        <w:rPr>
          <w:rFonts w:ascii="Times New Roman" w:eastAsia="宋体" w:hAnsi="Times New Roman" w:hint="eastAsia"/>
          <w:sz w:val="21"/>
          <w:szCs w:val="21"/>
          <w:lang w:val="en-US" w:eastAsia="zh-CN"/>
        </w:rPr>
        <w:t>,</w:t>
      </w:r>
      <w:r w:rsidR="00B139A7">
        <w:rPr>
          <w:rFonts w:ascii="Times New Roman" w:eastAsia="宋体" w:hAnsi="Times New Roman"/>
          <w:sz w:val="21"/>
          <w:szCs w:val="21"/>
          <w:lang w:val="en-US" w:eastAsia="zh-CN"/>
        </w:rPr>
        <w:t xml:space="preserve"> </w:t>
      </w:r>
      <w:r w:rsidR="008E21A1">
        <w:rPr>
          <w:rFonts w:ascii="Times New Roman" w:eastAsia="宋体" w:hAnsi="Times New Roman"/>
          <w:sz w:val="21"/>
          <w:szCs w:val="21"/>
          <w:lang w:val="en-US" w:eastAsia="zh-CN"/>
        </w:rPr>
        <w:t>i</w:t>
      </w:r>
      <w:r w:rsidR="00DA7888">
        <w:rPr>
          <w:rFonts w:ascii="Times New Roman" w:eastAsia="宋体" w:hAnsi="Times New Roman"/>
          <w:sz w:val="21"/>
          <w:szCs w:val="21"/>
          <w:lang w:val="en-US" w:eastAsia="zh-CN"/>
        </w:rPr>
        <w:t xml:space="preserve">f TX-UE </w:t>
      </w:r>
      <w:r w:rsidR="00512ED1">
        <w:rPr>
          <w:rFonts w:ascii="Times New Roman" w:eastAsia="宋体" w:hAnsi="Times New Roman"/>
          <w:sz w:val="21"/>
          <w:szCs w:val="21"/>
          <w:lang w:val="en-US" w:eastAsia="zh-CN"/>
        </w:rPr>
        <w:t>is I</w:t>
      </w:r>
      <w:r w:rsidR="009E4425">
        <w:rPr>
          <w:rFonts w:ascii="Times New Roman" w:eastAsia="宋体" w:hAnsi="Times New Roman"/>
          <w:sz w:val="21"/>
          <w:szCs w:val="21"/>
          <w:lang w:val="en-US" w:eastAsia="zh-CN"/>
        </w:rPr>
        <w:t>n</w:t>
      </w:r>
      <w:r w:rsidR="00512ED1">
        <w:rPr>
          <w:rFonts w:ascii="Times New Roman" w:eastAsia="宋体" w:hAnsi="Times New Roman"/>
          <w:sz w:val="21"/>
          <w:szCs w:val="21"/>
          <w:lang w:val="en-US" w:eastAsia="zh-CN"/>
        </w:rPr>
        <w:t xml:space="preserve">C </w:t>
      </w:r>
      <w:r w:rsidR="00DA7888">
        <w:rPr>
          <w:rFonts w:ascii="Times New Roman" w:eastAsia="宋体" w:hAnsi="Times New Roman"/>
          <w:sz w:val="21"/>
          <w:szCs w:val="21"/>
          <w:lang w:val="en-US" w:eastAsia="zh-CN"/>
        </w:rPr>
        <w:t xml:space="preserve">and </w:t>
      </w:r>
      <w:r w:rsidR="00DA7888" w:rsidRPr="00AA51E3">
        <w:rPr>
          <w:rFonts w:ascii="Times New Roman" w:eastAsia="宋体" w:hAnsi="Times New Roman"/>
          <w:sz w:val="21"/>
          <w:szCs w:val="21"/>
          <w:lang w:val="en-US" w:eastAsia="zh-CN"/>
        </w:rPr>
        <w:t>RX-UE</w:t>
      </w:r>
      <w:r w:rsidR="00DA7888">
        <w:rPr>
          <w:rFonts w:ascii="Times New Roman" w:eastAsia="宋体" w:hAnsi="Times New Roman"/>
          <w:sz w:val="21"/>
          <w:szCs w:val="21"/>
          <w:lang w:val="en-US" w:eastAsia="zh-CN"/>
        </w:rPr>
        <w:t xml:space="preserve"> </w:t>
      </w:r>
      <w:r w:rsidR="00512ED1">
        <w:rPr>
          <w:rFonts w:ascii="Times New Roman" w:eastAsia="宋体" w:hAnsi="Times New Roman"/>
          <w:sz w:val="21"/>
          <w:szCs w:val="21"/>
          <w:lang w:val="en-US" w:eastAsia="zh-CN"/>
        </w:rPr>
        <w:t>is</w:t>
      </w:r>
      <w:r w:rsidR="009E4425">
        <w:rPr>
          <w:rFonts w:ascii="Times New Roman" w:eastAsia="宋体" w:hAnsi="Times New Roman"/>
          <w:sz w:val="21"/>
          <w:szCs w:val="21"/>
          <w:lang w:val="en-US" w:eastAsia="zh-CN"/>
        </w:rPr>
        <w:t xml:space="preserve"> </w:t>
      </w:r>
      <w:r w:rsidR="00512ED1">
        <w:rPr>
          <w:rFonts w:ascii="Times New Roman" w:eastAsia="宋体" w:hAnsi="Times New Roman"/>
          <w:sz w:val="21"/>
          <w:szCs w:val="21"/>
          <w:lang w:val="en-US" w:eastAsia="zh-CN"/>
        </w:rPr>
        <w:t>OO</w:t>
      </w:r>
      <w:r w:rsidR="00DA7888">
        <w:rPr>
          <w:rFonts w:ascii="Times New Roman" w:eastAsia="宋体" w:hAnsi="Times New Roman"/>
          <w:sz w:val="21"/>
          <w:szCs w:val="21"/>
          <w:lang w:val="en-US" w:eastAsia="zh-CN"/>
        </w:rPr>
        <w:t>C</w:t>
      </w:r>
      <w:r w:rsidR="00CA61E2">
        <w:rPr>
          <w:rFonts w:ascii="Times New Roman" w:eastAsia="宋体" w:hAnsi="Times New Roman"/>
          <w:sz w:val="21"/>
          <w:szCs w:val="21"/>
          <w:lang w:val="en-US" w:eastAsia="zh-CN"/>
        </w:rPr>
        <w:t xml:space="preserve"> (i.e. the partial coverage case)</w:t>
      </w:r>
      <w:r w:rsidR="00DA7888">
        <w:rPr>
          <w:rFonts w:ascii="Times New Roman" w:eastAsia="宋体" w:hAnsi="Times New Roman" w:hint="eastAsia"/>
          <w:sz w:val="21"/>
          <w:szCs w:val="21"/>
          <w:lang w:val="en-US" w:eastAsia="zh-CN"/>
        </w:rPr>
        <w:t>,</w:t>
      </w:r>
      <w:r w:rsidR="00DA7888">
        <w:rPr>
          <w:rFonts w:ascii="Times New Roman" w:eastAsia="宋体" w:hAnsi="Times New Roman"/>
          <w:sz w:val="21"/>
          <w:szCs w:val="21"/>
          <w:lang w:val="en-US" w:eastAsia="zh-CN"/>
        </w:rPr>
        <w:t xml:space="preserve"> the DRX configurations used by TX-UE and </w:t>
      </w:r>
      <w:r w:rsidR="00DA7888" w:rsidRPr="00AA51E3">
        <w:rPr>
          <w:rFonts w:ascii="Times New Roman" w:eastAsia="宋体" w:hAnsi="Times New Roman"/>
          <w:sz w:val="21"/>
          <w:szCs w:val="21"/>
          <w:lang w:val="en-US" w:eastAsia="zh-CN"/>
        </w:rPr>
        <w:t>RX-UE</w:t>
      </w:r>
      <w:r w:rsidR="00DA7888">
        <w:rPr>
          <w:rFonts w:ascii="Times New Roman" w:eastAsia="宋体" w:hAnsi="Times New Roman"/>
          <w:sz w:val="21"/>
          <w:szCs w:val="21"/>
          <w:lang w:val="en-US" w:eastAsia="zh-CN"/>
        </w:rPr>
        <w:t xml:space="preserve"> </w:t>
      </w:r>
      <w:r w:rsidR="00E66124">
        <w:rPr>
          <w:rFonts w:ascii="Times New Roman" w:eastAsia="宋体" w:hAnsi="Times New Roman"/>
          <w:sz w:val="21"/>
          <w:szCs w:val="21"/>
          <w:lang w:val="en-US" w:eastAsia="zh-CN"/>
        </w:rPr>
        <w:t>may</w:t>
      </w:r>
      <w:r w:rsidR="00DA7888">
        <w:rPr>
          <w:rFonts w:ascii="Times New Roman" w:eastAsia="宋体" w:hAnsi="Times New Roman"/>
          <w:sz w:val="21"/>
          <w:szCs w:val="21"/>
          <w:lang w:val="en-US" w:eastAsia="zh-CN"/>
        </w:rPr>
        <w:t xml:space="preserve"> be </w:t>
      </w:r>
      <w:r w:rsidR="00E66124">
        <w:rPr>
          <w:rFonts w:ascii="Times New Roman" w:eastAsia="宋体" w:hAnsi="Times New Roman"/>
          <w:sz w:val="21"/>
          <w:szCs w:val="21"/>
          <w:lang w:val="en-US" w:eastAsia="zh-CN"/>
        </w:rPr>
        <w:t>different</w:t>
      </w:r>
      <w:r w:rsidR="00E42158">
        <w:rPr>
          <w:rFonts w:ascii="Times New Roman" w:eastAsia="宋体" w:hAnsi="Times New Roman"/>
          <w:sz w:val="21"/>
          <w:szCs w:val="21"/>
          <w:lang w:val="en-US" w:eastAsia="zh-CN"/>
        </w:rPr>
        <w:t>, because</w:t>
      </w:r>
      <w:r w:rsidR="007C70B1">
        <w:rPr>
          <w:rFonts w:ascii="Times New Roman" w:eastAsia="宋体" w:hAnsi="Times New Roman"/>
          <w:sz w:val="21"/>
          <w:szCs w:val="21"/>
          <w:lang w:val="en-US" w:eastAsia="zh-CN"/>
        </w:rPr>
        <w:t xml:space="preserve"> TX-UE </w:t>
      </w:r>
      <w:r w:rsidR="00972ABA">
        <w:rPr>
          <w:rFonts w:ascii="Times New Roman" w:eastAsia="宋体" w:hAnsi="Times New Roman"/>
          <w:sz w:val="21"/>
          <w:szCs w:val="21"/>
          <w:lang w:val="en-US" w:eastAsia="zh-CN"/>
        </w:rPr>
        <w:t xml:space="preserve">and RX-UE </w:t>
      </w:r>
      <w:r w:rsidR="007C70B1">
        <w:rPr>
          <w:rFonts w:ascii="Times New Roman" w:eastAsia="宋体" w:hAnsi="Times New Roman"/>
          <w:sz w:val="21"/>
          <w:szCs w:val="21"/>
          <w:lang w:val="en-US" w:eastAsia="zh-CN"/>
        </w:rPr>
        <w:t>obtain DRX configuration</w:t>
      </w:r>
      <w:r w:rsidR="00050037">
        <w:rPr>
          <w:rFonts w:ascii="Times New Roman" w:eastAsia="宋体" w:hAnsi="Times New Roman"/>
          <w:sz w:val="21"/>
          <w:szCs w:val="21"/>
          <w:lang w:val="en-US" w:eastAsia="zh-CN"/>
        </w:rPr>
        <w:t>s</w:t>
      </w:r>
      <w:r w:rsidR="007C70B1">
        <w:rPr>
          <w:rFonts w:ascii="Times New Roman" w:eastAsia="宋体" w:hAnsi="Times New Roman"/>
          <w:sz w:val="21"/>
          <w:szCs w:val="21"/>
          <w:lang w:val="en-US" w:eastAsia="zh-CN"/>
        </w:rPr>
        <w:t xml:space="preserve"> from gNB</w:t>
      </w:r>
      <w:r w:rsidR="00C64CCF">
        <w:rPr>
          <w:rFonts w:ascii="Times New Roman" w:eastAsia="宋体" w:hAnsi="Times New Roman"/>
          <w:sz w:val="21"/>
          <w:szCs w:val="21"/>
          <w:lang w:val="en-US" w:eastAsia="zh-CN"/>
        </w:rPr>
        <w:t xml:space="preserve"> </w:t>
      </w:r>
      <w:r w:rsidR="00972ABA">
        <w:rPr>
          <w:rFonts w:ascii="Times New Roman" w:eastAsia="宋体" w:hAnsi="Times New Roman"/>
          <w:sz w:val="21"/>
          <w:szCs w:val="21"/>
          <w:lang w:val="en-US" w:eastAsia="zh-CN"/>
        </w:rPr>
        <w:t>and</w:t>
      </w:r>
      <w:r w:rsidR="0012562D">
        <w:rPr>
          <w:rFonts w:ascii="Times New Roman" w:eastAsia="宋体" w:hAnsi="Times New Roman"/>
          <w:sz w:val="21"/>
          <w:szCs w:val="21"/>
          <w:lang w:val="en-US" w:eastAsia="zh-CN"/>
        </w:rPr>
        <w:t xml:space="preserve"> </w:t>
      </w:r>
      <w:r w:rsidR="00050037">
        <w:rPr>
          <w:rFonts w:ascii="Times New Roman" w:eastAsia="宋体" w:hAnsi="Times New Roman"/>
          <w:sz w:val="21"/>
          <w:szCs w:val="21"/>
          <w:lang w:val="en-US" w:eastAsia="zh-CN"/>
        </w:rPr>
        <w:t xml:space="preserve">from </w:t>
      </w:r>
      <w:r w:rsidR="0075387C" w:rsidRPr="00AA51E3">
        <w:rPr>
          <w:rFonts w:ascii="Times New Roman" w:eastAsia="宋体" w:hAnsi="Times New Roman"/>
          <w:sz w:val="21"/>
          <w:szCs w:val="21"/>
          <w:lang w:val="en-US" w:eastAsia="zh-CN"/>
        </w:rPr>
        <w:t>pre-configuration</w:t>
      </w:r>
      <w:r w:rsidR="005F6A60">
        <w:rPr>
          <w:rFonts w:ascii="Times New Roman" w:eastAsia="宋体" w:hAnsi="Times New Roman"/>
          <w:sz w:val="21"/>
          <w:szCs w:val="21"/>
          <w:lang w:val="en-US" w:eastAsia="zh-CN"/>
        </w:rPr>
        <w:t xml:space="preserve"> </w:t>
      </w:r>
      <w:r w:rsidR="00972ABA">
        <w:rPr>
          <w:rFonts w:ascii="Times New Roman" w:eastAsia="宋体" w:hAnsi="Times New Roman"/>
          <w:sz w:val="21"/>
          <w:szCs w:val="21"/>
          <w:lang w:val="en-US" w:eastAsia="zh-CN"/>
        </w:rPr>
        <w:t>respectively</w:t>
      </w:r>
      <w:r w:rsidR="00C64CCF">
        <w:rPr>
          <w:rFonts w:ascii="Times New Roman" w:eastAsia="宋体" w:hAnsi="Times New Roman"/>
          <w:sz w:val="21"/>
          <w:szCs w:val="21"/>
          <w:lang w:val="en-US" w:eastAsia="zh-CN"/>
        </w:rPr>
        <w:t xml:space="preserve">. </w:t>
      </w:r>
      <w:r w:rsidR="009E4425">
        <w:rPr>
          <w:rFonts w:ascii="Times New Roman" w:eastAsia="宋体" w:hAnsi="Times New Roman"/>
          <w:sz w:val="21"/>
          <w:szCs w:val="21"/>
          <w:lang w:val="en-US" w:eastAsia="zh-CN"/>
        </w:rPr>
        <w:t>Consequently</w:t>
      </w:r>
      <w:r w:rsidR="00F272BD">
        <w:rPr>
          <w:rFonts w:ascii="Times New Roman" w:eastAsia="宋体" w:hAnsi="Times New Roman"/>
          <w:sz w:val="21"/>
          <w:szCs w:val="21"/>
          <w:lang w:val="en-US" w:eastAsia="zh-CN"/>
        </w:rPr>
        <w:t>,</w:t>
      </w:r>
      <w:r w:rsidR="00D25E87">
        <w:rPr>
          <w:rFonts w:ascii="Times New Roman" w:eastAsia="宋体" w:hAnsi="Times New Roman"/>
          <w:sz w:val="21"/>
          <w:szCs w:val="21"/>
          <w:lang w:val="en-US" w:eastAsia="zh-CN"/>
        </w:rPr>
        <w:t xml:space="preserve"> sometimes TX-UE may </w:t>
      </w:r>
      <w:r w:rsidR="00056B60">
        <w:rPr>
          <w:rFonts w:ascii="Times New Roman" w:eastAsia="宋体" w:hAnsi="Times New Roman"/>
          <w:sz w:val="21"/>
          <w:szCs w:val="21"/>
          <w:lang w:val="en-US" w:eastAsia="zh-CN"/>
        </w:rPr>
        <w:t xml:space="preserve">perform SL transmission when RX-UE is not in </w:t>
      </w:r>
      <w:r w:rsidR="009E4425">
        <w:rPr>
          <w:rFonts w:ascii="Times New Roman" w:eastAsia="宋体" w:hAnsi="Times New Roman"/>
          <w:sz w:val="21"/>
          <w:szCs w:val="21"/>
          <w:lang w:val="en-US" w:eastAsia="zh-CN"/>
        </w:rPr>
        <w:t xml:space="preserve">its </w:t>
      </w:r>
      <w:r w:rsidR="00056B60">
        <w:rPr>
          <w:rFonts w:ascii="Times New Roman" w:eastAsia="宋体" w:hAnsi="Times New Roman"/>
          <w:sz w:val="21"/>
          <w:szCs w:val="21"/>
          <w:lang w:val="en-US" w:eastAsia="zh-CN"/>
        </w:rPr>
        <w:t xml:space="preserve">active time, which leads to </w:t>
      </w:r>
      <w:r w:rsidR="00EB7B7F">
        <w:rPr>
          <w:rFonts w:ascii="Times New Roman" w:eastAsia="宋体" w:hAnsi="Times New Roman"/>
          <w:sz w:val="21"/>
          <w:szCs w:val="21"/>
          <w:lang w:val="en-US" w:eastAsia="zh-CN"/>
        </w:rPr>
        <w:t>packet loss</w:t>
      </w:r>
      <w:r w:rsidR="00F272BD">
        <w:rPr>
          <w:rFonts w:ascii="Times New Roman" w:eastAsia="宋体" w:hAnsi="Times New Roman" w:hint="eastAsia"/>
          <w:sz w:val="21"/>
          <w:szCs w:val="21"/>
          <w:lang w:val="en-US" w:eastAsia="zh-CN"/>
        </w:rPr>
        <w:t>.</w:t>
      </w:r>
      <w:r w:rsidR="00055E7D">
        <w:rPr>
          <w:rFonts w:ascii="Times New Roman" w:eastAsia="宋体" w:hAnsi="Times New Roman"/>
          <w:sz w:val="21"/>
          <w:szCs w:val="21"/>
          <w:lang w:val="en-US" w:eastAsia="zh-CN"/>
        </w:rPr>
        <w:t xml:space="preserve"> </w:t>
      </w:r>
      <w:r w:rsidR="00AF2279">
        <w:rPr>
          <w:rFonts w:ascii="Times New Roman" w:eastAsia="宋体" w:hAnsi="Times New Roman"/>
          <w:sz w:val="21"/>
          <w:szCs w:val="21"/>
          <w:lang w:val="en-US" w:eastAsia="zh-CN"/>
        </w:rPr>
        <w:t>The similar problem exists in case when</w:t>
      </w:r>
      <w:r w:rsidR="00C64CCF">
        <w:rPr>
          <w:rFonts w:ascii="Times New Roman" w:eastAsia="宋体" w:hAnsi="Times New Roman"/>
          <w:sz w:val="21"/>
          <w:szCs w:val="21"/>
          <w:lang w:val="en-US" w:eastAsia="zh-CN"/>
        </w:rPr>
        <w:t xml:space="preserve"> TX-UE is </w:t>
      </w:r>
      <w:r w:rsidR="00AF2279">
        <w:rPr>
          <w:rFonts w:ascii="Times New Roman" w:eastAsia="宋体" w:hAnsi="Times New Roman"/>
          <w:sz w:val="21"/>
          <w:szCs w:val="21"/>
          <w:lang w:val="en-US" w:eastAsia="zh-CN"/>
        </w:rPr>
        <w:t>OOC</w:t>
      </w:r>
      <w:r w:rsidR="00C64CCF">
        <w:rPr>
          <w:rFonts w:ascii="Times New Roman" w:eastAsia="宋体" w:hAnsi="Times New Roman"/>
          <w:sz w:val="21"/>
          <w:szCs w:val="21"/>
          <w:lang w:val="en-US" w:eastAsia="zh-CN"/>
        </w:rPr>
        <w:t xml:space="preserve"> and </w:t>
      </w:r>
      <w:r w:rsidR="00C64CCF" w:rsidRPr="00AA51E3">
        <w:rPr>
          <w:rFonts w:ascii="Times New Roman" w:eastAsia="宋体" w:hAnsi="Times New Roman"/>
          <w:sz w:val="21"/>
          <w:szCs w:val="21"/>
          <w:lang w:val="en-US" w:eastAsia="zh-CN"/>
        </w:rPr>
        <w:t>RX-UE</w:t>
      </w:r>
      <w:r w:rsidR="00C64CCF">
        <w:rPr>
          <w:rFonts w:ascii="Times New Roman" w:eastAsia="宋体" w:hAnsi="Times New Roman"/>
          <w:sz w:val="21"/>
          <w:szCs w:val="21"/>
          <w:lang w:val="en-US" w:eastAsia="zh-CN"/>
        </w:rPr>
        <w:t xml:space="preserve"> is in </w:t>
      </w:r>
      <w:r w:rsidR="00AF2279">
        <w:rPr>
          <w:rFonts w:ascii="Times New Roman" w:eastAsia="宋体" w:hAnsi="Times New Roman"/>
          <w:sz w:val="21"/>
          <w:szCs w:val="21"/>
          <w:lang w:val="en-US" w:eastAsia="zh-CN"/>
        </w:rPr>
        <w:t>I</w:t>
      </w:r>
      <w:r w:rsidR="009E4425">
        <w:rPr>
          <w:rFonts w:ascii="Times New Roman" w:eastAsia="宋体" w:hAnsi="Times New Roman"/>
          <w:sz w:val="21"/>
          <w:szCs w:val="21"/>
          <w:lang w:val="en-US" w:eastAsia="zh-CN"/>
        </w:rPr>
        <w:t>n</w:t>
      </w:r>
      <w:r w:rsidR="00C64CCF">
        <w:rPr>
          <w:rFonts w:ascii="Times New Roman" w:eastAsia="宋体" w:hAnsi="Times New Roman"/>
          <w:sz w:val="21"/>
          <w:szCs w:val="21"/>
          <w:lang w:val="en-US" w:eastAsia="zh-CN"/>
        </w:rPr>
        <w:t>C</w:t>
      </w:r>
      <w:r w:rsidR="00FA3531">
        <w:rPr>
          <w:rFonts w:ascii="Times New Roman" w:eastAsia="宋体" w:hAnsi="Times New Roman"/>
          <w:sz w:val="21"/>
          <w:szCs w:val="21"/>
          <w:lang w:val="en-US" w:eastAsia="zh-CN"/>
        </w:rPr>
        <w:t>.</w:t>
      </w:r>
    </w:p>
    <w:p w14:paraId="2F1BC449" w14:textId="6B499734" w:rsidR="00D55835" w:rsidRDefault="00D515B8" w:rsidP="00CA61E2">
      <w:pPr>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O</w:t>
      </w:r>
      <w:r w:rsidR="00E47F1F">
        <w:rPr>
          <w:rFonts w:ascii="Times New Roman" w:eastAsia="宋体" w:hAnsi="Times New Roman" w:cs="Times New Roman"/>
          <w:b/>
          <w:kern w:val="2"/>
          <w:sz w:val="21"/>
          <w:szCs w:val="21"/>
          <w:lang w:val="en-US" w:eastAsia="zh-CN"/>
        </w:rPr>
        <w:t xml:space="preserve">bservation </w:t>
      </w:r>
      <w:r w:rsidR="00D70A6F">
        <w:rPr>
          <w:rFonts w:ascii="Times New Roman" w:eastAsia="宋体" w:hAnsi="Times New Roman" w:cs="Times New Roman"/>
          <w:b/>
          <w:kern w:val="2"/>
          <w:sz w:val="21"/>
          <w:szCs w:val="21"/>
          <w:lang w:val="en-US" w:eastAsia="zh-CN"/>
        </w:rPr>
        <w:t>1</w:t>
      </w:r>
      <w:r w:rsidR="006D60CC">
        <w:rPr>
          <w:rFonts w:ascii="Times New Roman" w:eastAsia="宋体" w:hAnsi="Times New Roman" w:cs="Times New Roman" w:hint="eastAsia"/>
          <w:b/>
          <w:kern w:val="2"/>
          <w:sz w:val="21"/>
          <w:szCs w:val="21"/>
          <w:lang w:val="en-US" w:eastAsia="zh-CN"/>
        </w:rPr>
        <w:t>:</w:t>
      </w:r>
      <w:r w:rsidR="006D60CC">
        <w:rPr>
          <w:rFonts w:ascii="Times New Roman" w:eastAsia="宋体" w:hAnsi="Times New Roman" w:cs="Times New Roman"/>
          <w:b/>
          <w:kern w:val="2"/>
          <w:sz w:val="21"/>
          <w:szCs w:val="21"/>
          <w:lang w:val="en-US" w:eastAsia="zh-CN"/>
        </w:rPr>
        <w:t xml:space="preserve"> </w:t>
      </w:r>
      <w:r w:rsidR="00CA18E1" w:rsidRPr="00CA18E1">
        <w:rPr>
          <w:rFonts w:ascii="Times New Roman" w:eastAsia="宋体" w:hAnsi="Times New Roman" w:cs="Times New Roman"/>
          <w:b/>
          <w:kern w:val="2"/>
          <w:sz w:val="21"/>
          <w:szCs w:val="21"/>
          <w:lang w:val="en-US" w:eastAsia="zh-CN"/>
        </w:rPr>
        <w:t xml:space="preserve">For </w:t>
      </w:r>
      <w:r w:rsidR="009E179C">
        <w:rPr>
          <w:rFonts w:ascii="Times New Roman" w:eastAsia="宋体" w:hAnsi="Times New Roman" w:cs="Times New Roman"/>
          <w:b/>
          <w:kern w:val="2"/>
          <w:sz w:val="21"/>
          <w:szCs w:val="21"/>
          <w:lang w:val="en-US" w:eastAsia="zh-CN"/>
        </w:rPr>
        <w:t xml:space="preserve">SL </w:t>
      </w:r>
      <w:r w:rsidR="00CA18E1" w:rsidRPr="00CA18E1">
        <w:rPr>
          <w:rFonts w:ascii="Times New Roman" w:eastAsia="宋体" w:hAnsi="Times New Roman" w:cs="Times New Roman"/>
          <w:b/>
          <w:kern w:val="2"/>
          <w:sz w:val="21"/>
          <w:szCs w:val="21"/>
          <w:lang w:val="en-US" w:eastAsia="zh-CN"/>
        </w:rPr>
        <w:t>broadcast/groupcast, when the I</w:t>
      </w:r>
      <w:r w:rsidR="009E4425">
        <w:rPr>
          <w:rFonts w:ascii="Times New Roman" w:eastAsia="宋体" w:hAnsi="Times New Roman" w:cs="Times New Roman"/>
          <w:b/>
          <w:kern w:val="2"/>
          <w:sz w:val="21"/>
          <w:szCs w:val="21"/>
          <w:lang w:val="en-US" w:eastAsia="zh-CN"/>
        </w:rPr>
        <w:t>n</w:t>
      </w:r>
      <w:r w:rsidR="00CA18E1" w:rsidRPr="00CA18E1">
        <w:rPr>
          <w:rFonts w:ascii="Times New Roman" w:eastAsia="宋体" w:hAnsi="Times New Roman" w:cs="Times New Roman"/>
          <w:b/>
          <w:kern w:val="2"/>
          <w:sz w:val="21"/>
          <w:szCs w:val="21"/>
          <w:lang w:val="en-US" w:eastAsia="zh-CN"/>
        </w:rPr>
        <w:t>C/OOC status between TX</w:t>
      </w:r>
      <w:r w:rsidR="009C2256">
        <w:rPr>
          <w:rFonts w:ascii="Times New Roman" w:eastAsia="宋体" w:hAnsi="Times New Roman" w:cs="Times New Roman"/>
          <w:b/>
          <w:kern w:val="2"/>
          <w:sz w:val="21"/>
          <w:szCs w:val="21"/>
          <w:lang w:val="en-US" w:eastAsia="zh-CN"/>
        </w:rPr>
        <w:t>-UE</w:t>
      </w:r>
      <w:r w:rsidR="00CA18E1" w:rsidRPr="00CA18E1">
        <w:rPr>
          <w:rFonts w:ascii="Times New Roman" w:eastAsia="宋体" w:hAnsi="Times New Roman" w:cs="Times New Roman"/>
          <w:b/>
          <w:kern w:val="2"/>
          <w:sz w:val="21"/>
          <w:szCs w:val="21"/>
          <w:lang w:val="en-US" w:eastAsia="zh-CN"/>
        </w:rPr>
        <w:t xml:space="preserve"> and RX</w:t>
      </w:r>
      <w:r w:rsidR="009C2256">
        <w:rPr>
          <w:rFonts w:ascii="Times New Roman" w:eastAsia="宋体" w:hAnsi="Times New Roman" w:cs="Times New Roman"/>
          <w:b/>
          <w:kern w:val="2"/>
          <w:sz w:val="21"/>
          <w:szCs w:val="21"/>
          <w:lang w:val="en-US" w:eastAsia="zh-CN"/>
        </w:rPr>
        <w:t>-UE</w:t>
      </w:r>
      <w:r w:rsidR="00CA18E1" w:rsidRPr="00CA18E1">
        <w:rPr>
          <w:rFonts w:ascii="Times New Roman" w:eastAsia="宋体" w:hAnsi="Times New Roman" w:cs="Times New Roman"/>
          <w:b/>
          <w:kern w:val="2"/>
          <w:sz w:val="21"/>
          <w:szCs w:val="21"/>
          <w:lang w:val="en-US" w:eastAsia="zh-CN"/>
        </w:rPr>
        <w:t xml:space="preserve"> is not consistent</w:t>
      </w:r>
      <w:r w:rsidR="00CA61E2">
        <w:rPr>
          <w:rFonts w:ascii="Times New Roman" w:eastAsia="宋体" w:hAnsi="Times New Roman" w:cs="Times New Roman"/>
          <w:b/>
          <w:kern w:val="2"/>
          <w:sz w:val="21"/>
          <w:szCs w:val="21"/>
          <w:lang w:val="en-US" w:eastAsia="zh-CN"/>
        </w:rPr>
        <w:t xml:space="preserve"> (</w:t>
      </w:r>
      <w:r w:rsidR="009E4425">
        <w:rPr>
          <w:rFonts w:ascii="Times New Roman" w:eastAsia="宋体" w:hAnsi="Times New Roman" w:cs="Times New Roman"/>
          <w:b/>
          <w:kern w:val="2"/>
          <w:sz w:val="21"/>
          <w:szCs w:val="21"/>
          <w:lang w:val="en-US" w:eastAsia="zh-CN"/>
        </w:rPr>
        <w:t xml:space="preserve">i.e. </w:t>
      </w:r>
      <w:r w:rsidR="00CA61E2">
        <w:rPr>
          <w:rFonts w:ascii="Times New Roman" w:eastAsia="宋体" w:hAnsi="Times New Roman" w:cs="Times New Roman"/>
          <w:b/>
          <w:kern w:val="2"/>
          <w:sz w:val="21"/>
          <w:szCs w:val="21"/>
          <w:lang w:val="en-US" w:eastAsia="zh-CN"/>
        </w:rPr>
        <w:t>the partial coverage case)</w:t>
      </w:r>
      <w:r w:rsidR="00CA18E1" w:rsidRPr="00CA18E1">
        <w:rPr>
          <w:rFonts w:ascii="Times New Roman" w:eastAsia="宋体" w:hAnsi="Times New Roman" w:cs="Times New Roman"/>
          <w:b/>
          <w:kern w:val="2"/>
          <w:sz w:val="21"/>
          <w:szCs w:val="21"/>
          <w:lang w:val="en-US" w:eastAsia="zh-CN"/>
        </w:rPr>
        <w:t>, the DRX configuration used by TX</w:t>
      </w:r>
      <w:r w:rsidR="00817AC5">
        <w:rPr>
          <w:rFonts w:ascii="Times New Roman" w:eastAsia="宋体" w:hAnsi="Times New Roman" w:cs="Times New Roman" w:hint="eastAsia"/>
          <w:b/>
          <w:kern w:val="2"/>
          <w:sz w:val="21"/>
          <w:szCs w:val="21"/>
          <w:lang w:val="en-US" w:eastAsia="zh-CN"/>
        </w:rPr>
        <w:t>-</w:t>
      </w:r>
      <w:r w:rsidR="00817AC5">
        <w:rPr>
          <w:rFonts w:ascii="Times New Roman" w:eastAsia="宋体" w:hAnsi="Times New Roman" w:cs="Times New Roman"/>
          <w:b/>
          <w:kern w:val="2"/>
          <w:sz w:val="21"/>
          <w:szCs w:val="21"/>
          <w:lang w:val="en-US" w:eastAsia="zh-CN"/>
        </w:rPr>
        <w:t>UE</w:t>
      </w:r>
      <w:r w:rsidR="002E7BEE">
        <w:rPr>
          <w:rFonts w:ascii="Times New Roman" w:eastAsia="宋体" w:hAnsi="Times New Roman" w:cs="Times New Roman"/>
          <w:b/>
          <w:kern w:val="2"/>
          <w:sz w:val="21"/>
          <w:szCs w:val="21"/>
          <w:lang w:val="en-US" w:eastAsia="zh-CN"/>
        </w:rPr>
        <w:t xml:space="preserve"> may be different from that</w:t>
      </w:r>
      <w:r w:rsidR="00CA18E1" w:rsidRPr="00CA18E1">
        <w:rPr>
          <w:rFonts w:ascii="Times New Roman" w:eastAsia="宋体" w:hAnsi="Times New Roman" w:cs="Times New Roman"/>
          <w:b/>
          <w:kern w:val="2"/>
          <w:sz w:val="21"/>
          <w:szCs w:val="21"/>
          <w:lang w:val="en-US" w:eastAsia="zh-CN"/>
        </w:rPr>
        <w:t xml:space="preserve"> used by RX</w:t>
      </w:r>
      <w:r w:rsidR="00196A58">
        <w:rPr>
          <w:rFonts w:ascii="Times New Roman" w:eastAsia="宋体" w:hAnsi="Times New Roman" w:cs="Times New Roman"/>
          <w:b/>
          <w:kern w:val="2"/>
          <w:sz w:val="21"/>
          <w:szCs w:val="21"/>
          <w:lang w:val="en-US" w:eastAsia="zh-CN"/>
        </w:rPr>
        <w:t>-UE</w:t>
      </w:r>
      <w:r w:rsidR="00CA18E1" w:rsidRPr="00CA18E1">
        <w:rPr>
          <w:rFonts w:ascii="Times New Roman" w:eastAsia="宋体" w:hAnsi="Times New Roman" w:cs="Times New Roman"/>
          <w:b/>
          <w:kern w:val="2"/>
          <w:sz w:val="21"/>
          <w:szCs w:val="21"/>
          <w:lang w:val="en-US" w:eastAsia="zh-CN"/>
        </w:rPr>
        <w:t>, which lead</w:t>
      </w:r>
      <w:r w:rsidR="0032226A">
        <w:rPr>
          <w:rFonts w:ascii="Times New Roman" w:eastAsia="宋体" w:hAnsi="Times New Roman" w:cs="Times New Roman"/>
          <w:b/>
          <w:kern w:val="2"/>
          <w:sz w:val="21"/>
          <w:szCs w:val="21"/>
          <w:lang w:val="en-US" w:eastAsia="zh-CN"/>
        </w:rPr>
        <w:t>s</w:t>
      </w:r>
      <w:r w:rsidR="00CA18E1" w:rsidRPr="00CA18E1">
        <w:rPr>
          <w:rFonts w:ascii="Times New Roman" w:eastAsia="宋体" w:hAnsi="Times New Roman" w:cs="Times New Roman"/>
          <w:b/>
          <w:kern w:val="2"/>
          <w:sz w:val="21"/>
          <w:szCs w:val="21"/>
          <w:lang w:val="en-US" w:eastAsia="zh-CN"/>
        </w:rPr>
        <w:t xml:space="preserve"> to packet loss in SL broadcast/groupcast</w:t>
      </w:r>
      <w:r w:rsidR="00BF365A">
        <w:rPr>
          <w:rFonts w:ascii="Times New Roman" w:eastAsia="宋体" w:hAnsi="Times New Roman" w:cs="Times New Roman"/>
          <w:b/>
          <w:kern w:val="2"/>
          <w:sz w:val="21"/>
          <w:szCs w:val="21"/>
          <w:lang w:val="en-US" w:eastAsia="zh-CN"/>
        </w:rPr>
        <w:t>.</w:t>
      </w:r>
    </w:p>
    <w:p w14:paraId="641421D6" w14:textId="700E075E" w:rsidR="00596A2A" w:rsidRPr="00B13104" w:rsidRDefault="0010690B" w:rsidP="00CA61E2">
      <w:pPr>
        <w:widowControl w:val="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To overcome the above</w:t>
      </w:r>
      <w:r w:rsidR="002E7BEE">
        <w:rPr>
          <w:rFonts w:ascii="Times New Roman" w:eastAsia="宋体" w:hAnsi="Times New Roman"/>
          <w:sz w:val="21"/>
          <w:szCs w:val="21"/>
          <w:lang w:val="en-US" w:eastAsia="zh-CN"/>
        </w:rPr>
        <w:t xml:space="preserve"> problem, </w:t>
      </w:r>
      <w:r w:rsidR="004971DC">
        <w:rPr>
          <w:rFonts w:ascii="Times New Roman" w:eastAsia="宋体" w:hAnsi="Times New Roman"/>
          <w:sz w:val="21"/>
          <w:szCs w:val="21"/>
          <w:lang w:val="en-US" w:eastAsia="zh-CN"/>
        </w:rPr>
        <w:t>a possible way is to enable the</w:t>
      </w:r>
      <w:r w:rsidR="000775F3">
        <w:rPr>
          <w:rFonts w:ascii="Times New Roman" w:eastAsia="宋体" w:hAnsi="Times New Roman"/>
          <w:sz w:val="21"/>
          <w:szCs w:val="21"/>
          <w:lang w:val="en-US" w:eastAsia="zh-CN"/>
        </w:rPr>
        <w:t xml:space="preserve"> exchange </w:t>
      </w:r>
      <w:r w:rsidR="004971DC">
        <w:rPr>
          <w:rFonts w:ascii="Times New Roman" w:eastAsia="宋体" w:hAnsi="Times New Roman"/>
          <w:sz w:val="21"/>
          <w:szCs w:val="21"/>
          <w:lang w:val="en-US" w:eastAsia="zh-CN"/>
        </w:rPr>
        <w:t xml:space="preserve">of </w:t>
      </w:r>
      <w:r w:rsidR="000775F3">
        <w:rPr>
          <w:rFonts w:ascii="Times New Roman" w:eastAsia="宋体" w:hAnsi="Times New Roman"/>
          <w:sz w:val="21"/>
          <w:szCs w:val="21"/>
          <w:lang w:val="en-US" w:eastAsia="zh-CN"/>
        </w:rPr>
        <w:t xml:space="preserve">the </w:t>
      </w:r>
      <w:r w:rsidR="000775F3" w:rsidRPr="000775F3">
        <w:rPr>
          <w:rFonts w:ascii="Times New Roman" w:eastAsia="宋体" w:hAnsi="Times New Roman"/>
          <w:sz w:val="21"/>
          <w:szCs w:val="21"/>
          <w:lang w:val="en-US" w:eastAsia="zh-CN"/>
        </w:rPr>
        <w:t>I</w:t>
      </w:r>
      <w:r w:rsidR="009E4425">
        <w:rPr>
          <w:rFonts w:ascii="Times New Roman" w:eastAsia="宋体" w:hAnsi="Times New Roman"/>
          <w:sz w:val="21"/>
          <w:szCs w:val="21"/>
          <w:lang w:val="en-US" w:eastAsia="zh-CN"/>
        </w:rPr>
        <w:t>n</w:t>
      </w:r>
      <w:r w:rsidR="000775F3" w:rsidRPr="000775F3">
        <w:rPr>
          <w:rFonts w:ascii="Times New Roman" w:eastAsia="宋体" w:hAnsi="Times New Roman"/>
          <w:sz w:val="21"/>
          <w:szCs w:val="21"/>
          <w:lang w:val="en-US" w:eastAsia="zh-CN"/>
        </w:rPr>
        <w:t xml:space="preserve">C/OOC status </w:t>
      </w:r>
      <w:r w:rsidR="000775F3">
        <w:rPr>
          <w:rFonts w:ascii="Times New Roman" w:eastAsia="宋体" w:hAnsi="Times New Roman"/>
          <w:sz w:val="21"/>
          <w:szCs w:val="21"/>
          <w:lang w:val="en-US" w:eastAsia="zh-CN"/>
        </w:rPr>
        <w:t xml:space="preserve">between </w:t>
      </w:r>
      <w:r w:rsidR="000775F3" w:rsidRPr="000775F3">
        <w:rPr>
          <w:rFonts w:ascii="Times New Roman" w:eastAsia="宋体" w:hAnsi="Times New Roman"/>
          <w:sz w:val="21"/>
          <w:szCs w:val="21"/>
          <w:lang w:val="en-US" w:eastAsia="zh-CN"/>
        </w:rPr>
        <w:t>TX-UE</w:t>
      </w:r>
      <w:r w:rsidR="00050037">
        <w:rPr>
          <w:rFonts w:ascii="Times New Roman" w:eastAsia="宋体" w:hAnsi="Times New Roman"/>
          <w:sz w:val="21"/>
          <w:szCs w:val="21"/>
          <w:lang w:val="en-US" w:eastAsia="zh-CN"/>
        </w:rPr>
        <w:t>s</w:t>
      </w:r>
      <w:r w:rsidR="000775F3">
        <w:rPr>
          <w:rFonts w:ascii="Times New Roman" w:eastAsia="宋体" w:hAnsi="Times New Roman"/>
          <w:sz w:val="21"/>
          <w:szCs w:val="21"/>
          <w:lang w:val="en-US" w:eastAsia="zh-CN"/>
        </w:rPr>
        <w:t xml:space="preserve"> and RX-UE</w:t>
      </w:r>
      <w:r w:rsidR="00050037">
        <w:rPr>
          <w:rFonts w:ascii="Times New Roman" w:eastAsia="宋体" w:hAnsi="Times New Roman"/>
          <w:sz w:val="21"/>
          <w:szCs w:val="21"/>
          <w:lang w:val="en-US" w:eastAsia="zh-CN"/>
        </w:rPr>
        <w:t>s</w:t>
      </w:r>
      <w:r w:rsidR="004971DC">
        <w:rPr>
          <w:rFonts w:ascii="Times New Roman" w:eastAsia="宋体" w:hAnsi="Times New Roman"/>
          <w:sz w:val="21"/>
          <w:szCs w:val="21"/>
          <w:lang w:val="en-US" w:eastAsia="zh-CN"/>
        </w:rPr>
        <w:t>,</w:t>
      </w:r>
      <w:r w:rsidR="008934B6">
        <w:rPr>
          <w:rFonts w:ascii="Times New Roman" w:eastAsia="宋体" w:hAnsi="Times New Roman"/>
          <w:sz w:val="21"/>
          <w:szCs w:val="21"/>
          <w:lang w:val="en-US" w:eastAsia="zh-CN"/>
        </w:rPr>
        <w:t xml:space="preserve"> in order to ensure</w:t>
      </w:r>
      <w:r w:rsidR="00A3064E">
        <w:rPr>
          <w:rFonts w:ascii="Times New Roman" w:eastAsia="宋体" w:hAnsi="Times New Roman"/>
          <w:sz w:val="21"/>
          <w:szCs w:val="21"/>
          <w:lang w:val="en-US" w:eastAsia="zh-CN"/>
        </w:rPr>
        <w:t xml:space="preserve"> </w:t>
      </w:r>
      <w:r w:rsidR="00EF470E">
        <w:rPr>
          <w:rFonts w:ascii="Times New Roman" w:eastAsia="宋体" w:hAnsi="Times New Roman"/>
          <w:sz w:val="21"/>
          <w:szCs w:val="21"/>
          <w:lang w:val="en-US" w:eastAsia="zh-CN"/>
        </w:rPr>
        <w:t xml:space="preserve">that </w:t>
      </w:r>
      <w:r w:rsidR="000902CB">
        <w:rPr>
          <w:rFonts w:ascii="Times New Roman" w:eastAsia="宋体" w:hAnsi="Times New Roman"/>
          <w:sz w:val="21"/>
          <w:szCs w:val="21"/>
          <w:lang w:val="en-US" w:eastAsia="zh-CN"/>
        </w:rPr>
        <w:t>the DRX configurations used by</w:t>
      </w:r>
      <w:r w:rsidR="000902CB" w:rsidRPr="000775F3">
        <w:rPr>
          <w:rFonts w:ascii="Times New Roman" w:eastAsia="宋体" w:hAnsi="Times New Roman"/>
          <w:sz w:val="21"/>
          <w:szCs w:val="21"/>
          <w:lang w:val="en-US" w:eastAsia="zh-CN"/>
        </w:rPr>
        <w:t xml:space="preserve"> </w:t>
      </w:r>
      <w:r w:rsidR="00A3064E" w:rsidRPr="000775F3">
        <w:rPr>
          <w:rFonts w:ascii="Times New Roman" w:eastAsia="宋体" w:hAnsi="Times New Roman"/>
          <w:sz w:val="21"/>
          <w:szCs w:val="21"/>
          <w:lang w:val="en-US" w:eastAsia="zh-CN"/>
        </w:rPr>
        <w:t>TX-UE</w:t>
      </w:r>
      <w:r w:rsidR="00A3064E">
        <w:rPr>
          <w:rFonts w:ascii="Times New Roman" w:eastAsia="宋体" w:hAnsi="Times New Roman"/>
          <w:sz w:val="21"/>
          <w:szCs w:val="21"/>
          <w:lang w:val="en-US" w:eastAsia="zh-CN"/>
        </w:rPr>
        <w:t xml:space="preserve"> and RX-UE </w:t>
      </w:r>
      <w:r w:rsidR="00592977">
        <w:rPr>
          <w:rFonts w:ascii="Times New Roman" w:eastAsia="宋体" w:hAnsi="Times New Roman"/>
          <w:sz w:val="21"/>
          <w:szCs w:val="21"/>
          <w:lang w:val="en-US" w:eastAsia="zh-CN"/>
        </w:rPr>
        <w:t xml:space="preserve">respectively </w:t>
      </w:r>
      <w:r w:rsidR="000902CB">
        <w:rPr>
          <w:rFonts w:ascii="Times New Roman" w:eastAsia="宋体" w:hAnsi="Times New Roman"/>
          <w:sz w:val="21"/>
          <w:szCs w:val="21"/>
          <w:lang w:val="en-US" w:eastAsia="zh-CN"/>
        </w:rPr>
        <w:t xml:space="preserve">are </w:t>
      </w:r>
      <w:r w:rsidR="00A3064E">
        <w:rPr>
          <w:rFonts w:ascii="Times New Roman" w:eastAsia="宋体" w:hAnsi="Times New Roman"/>
          <w:sz w:val="21"/>
          <w:szCs w:val="21"/>
          <w:lang w:val="en-US" w:eastAsia="zh-CN"/>
        </w:rPr>
        <w:t>the</w:t>
      </w:r>
      <w:r w:rsidR="00696B65">
        <w:rPr>
          <w:rFonts w:ascii="Times New Roman" w:eastAsia="宋体" w:hAnsi="Times New Roman"/>
          <w:sz w:val="21"/>
          <w:szCs w:val="21"/>
          <w:lang w:val="en-US" w:eastAsia="zh-CN"/>
        </w:rPr>
        <w:t xml:space="preserve"> same</w:t>
      </w:r>
      <w:r w:rsidR="00596A2A">
        <w:rPr>
          <w:rFonts w:ascii="Times New Roman" w:eastAsia="宋体" w:hAnsi="Times New Roman"/>
          <w:sz w:val="21"/>
          <w:szCs w:val="21"/>
          <w:lang w:val="en-US" w:eastAsia="zh-CN"/>
        </w:rPr>
        <w:t>.</w:t>
      </w:r>
      <w:r w:rsidR="008934B6">
        <w:rPr>
          <w:rFonts w:ascii="Times New Roman" w:eastAsia="宋体" w:hAnsi="Times New Roman"/>
          <w:sz w:val="21"/>
          <w:szCs w:val="21"/>
          <w:lang w:val="en-US" w:eastAsia="zh-CN"/>
        </w:rPr>
        <w:t xml:space="preserve"> </w:t>
      </w:r>
      <w:r w:rsidR="00EE6AC3">
        <w:rPr>
          <w:rFonts w:ascii="Times New Roman" w:eastAsia="宋体" w:hAnsi="Times New Roman"/>
          <w:sz w:val="21"/>
          <w:szCs w:val="21"/>
          <w:lang w:val="en-US" w:eastAsia="zh-CN"/>
        </w:rPr>
        <w:t xml:space="preserve">Furthermore, considering the </w:t>
      </w:r>
      <w:r w:rsidR="007B60EA">
        <w:rPr>
          <w:rFonts w:ascii="Times New Roman" w:eastAsia="宋体" w:hAnsi="Times New Roman"/>
          <w:sz w:val="21"/>
          <w:szCs w:val="21"/>
          <w:lang w:val="en-US" w:eastAsia="zh-CN"/>
        </w:rPr>
        <w:t>“1-to-M”</w:t>
      </w:r>
      <w:r w:rsidR="007B60EA" w:rsidRPr="007B60EA">
        <w:rPr>
          <w:rFonts w:ascii="Times New Roman" w:eastAsia="宋体" w:hAnsi="Times New Roman"/>
          <w:sz w:val="21"/>
          <w:szCs w:val="21"/>
          <w:lang w:val="en-US" w:eastAsia="zh-CN"/>
        </w:rPr>
        <w:t xml:space="preserve"> nature</w:t>
      </w:r>
      <w:r w:rsidR="009150E2">
        <w:rPr>
          <w:rFonts w:ascii="Times New Roman" w:eastAsia="宋体" w:hAnsi="Times New Roman"/>
          <w:sz w:val="21"/>
          <w:szCs w:val="21"/>
          <w:lang w:val="en-US" w:eastAsia="zh-CN"/>
        </w:rPr>
        <w:t xml:space="preserve"> </w:t>
      </w:r>
      <w:r w:rsidR="002E6751">
        <w:rPr>
          <w:rFonts w:ascii="Times New Roman" w:eastAsia="宋体" w:hAnsi="Times New Roman"/>
          <w:sz w:val="21"/>
          <w:szCs w:val="21"/>
          <w:lang w:val="en-US" w:eastAsia="zh-CN"/>
        </w:rPr>
        <w:t>in SL</w:t>
      </w:r>
      <w:r w:rsidR="009150E2">
        <w:rPr>
          <w:rFonts w:ascii="Times New Roman" w:eastAsia="宋体" w:hAnsi="Times New Roman"/>
          <w:sz w:val="21"/>
          <w:szCs w:val="21"/>
          <w:lang w:val="en-US" w:eastAsia="zh-CN"/>
        </w:rPr>
        <w:t xml:space="preserve"> broadcast/groupcast</w:t>
      </w:r>
      <w:r w:rsidR="00EE6AC3">
        <w:rPr>
          <w:rFonts w:ascii="Times New Roman" w:eastAsia="宋体" w:hAnsi="Times New Roman"/>
          <w:sz w:val="21"/>
          <w:szCs w:val="21"/>
          <w:lang w:val="en-US" w:eastAsia="zh-CN"/>
        </w:rPr>
        <w:t xml:space="preserve">, </w:t>
      </w:r>
      <w:r w:rsidR="0085172A">
        <w:rPr>
          <w:rFonts w:ascii="Times New Roman" w:eastAsia="宋体" w:hAnsi="Times New Roman"/>
          <w:sz w:val="21"/>
          <w:szCs w:val="21"/>
          <w:lang w:val="en-US" w:eastAsia="zh-CN"/>
        </w:rPr>
        <w:t xml:space="preserve">it is reasonable to </w:t>
      </w:r>
      <w:r w:rsidR="000108D1">
        <w:rPr>
          <w:rFonts w:ascii="Times New Roman" w:eastAsia="宋体" w:hAnsi="Times New Roman"/>
          <w:sz w:val="21"/>
          <w:szCs w:val="21"/>
          <w:lang w:val="en-US" w:eastAsia="zh-CN"/>
        </w:rPr>
        <w:t xml:space="preserve">make the RX-UEs adapt to </w:t>
      </w:r>
      <w:r w:rsidR="007712C2">
        <w:rPr>
          <w:rFonts w:ascii="Times New Roman" w:eastAsia="宋体" w:hAnsi="Times New Roman"/>
          <w:sz w:val="21"/>
          <w:szCs w:val="21"/>
          <w:lang w:val="en-US" w:eastAsia="zh-CN"/>
        </w:rPr>
        <w:t xml:space="preserve">the </w:t>
      </w:r>
      <w:r w:rsidR="000108D1">
        <w:rPr>
          <w:rFonts w:ascii="Times New Roman" w:eastAsia="宋体" w:hAnsi="Times New Roman"/>
          <w:sz w:val="21"/>
          <w:szCs w:val="21"/>
          <w:lang w:val="en-US" w:eastAsia="zh-CN"/>
        </w:rPr>
        <w:t>TX-UE</w:t>
      </w:r>
      <w:r w:rsidR="0089186D">
        <w:rPr>
          <w:rFonts w:ascii="Times New Roman" w:eastAsia="宋体" w:hAnsi="Times New Roman"/>
          <w:sz w:val="21"/>
          <w:szCs w:val="21"/>
          <w:lang w:val="en-US" w:eastAsia="zh-CN"/>
        </w:rPr>
        <w:t xml:space="preserve"> in terms of </w:t>
      </w:r>
      <w:r w:rsidR="004971DC">
        <w:rPr>
          <w:rFonts w:ascii="Times New Roman" w:eastAsia="宋体" w:hAnsi="Times New Roman"/>
          <w:sz w:val="21"/>
          <w:szCs w:val="21"/>
          <w:lang w:val="en-US" w:eastAsia="zh-CN"/>
        </w:rPr>
        <w:t xml:space="preserve">what </w:t>
      </w:r>
      <w:r w:rsidR="0089186D">
        <w:rPr>
          <w:rFonts w:ascii="Times New Roman" w:eastAsia="宋体" w:hAnsi="Times New Roman"/>
          <w:sz w:val="21"/>
          <w:szCs w:val="21"/>
          <w:lang w:val="en-US" w:eastAsia="zh-CN"/>
        </w:rPr>
        <w:t>DRX configuration</w:t>
      </w:r>
      <w:r w:rsidR="001A7A53">
        <w:rPr>
          <w:rFonts w:ascii="Times New Roman" w:eastAsia="宋体" w:hAnsi="Times New Roman"/>
          <w:sz w:val="21"/>
          <w:szCs w:val="21"/>
          <w:lang w:val="en-US" w:eastAsia="zh-CN"/>
        </w:rPr>
        <w:t xml:space="preserve"> </w:t>
      </w:r>
      <w:r w:rsidR="004971DC">
        <w:rPr>
          <w:rFonts w:ascii="Times New Roman" w:eastAsia="宋体" w:hAnsi="Times New Roman"/>
          <w:sz w:val="21"/>
          <w:szCs w:val="21"/>
          <w:lang w:val="en-US" w:eastAsia="zh-CN"/>
        </w:rPr>
        <w:t>to use</w:t>
      </w:r>
      <w:r w:rsidR="00F42775">
        <w:rPr>
          <w:rFonts w:ascii="Times New Roman" w:eastAsia="宋体" w:hAnsi="Times New Roman"/>
          <w:sz w:val="21"/>
          <w:szCs w:val="21"/>
          <w:lang w:val="en-US" w:eastAsia="zh-CN"/>
        </w:rPr>
        <w:t xml:space="preserve"> in the case of </w:t>
      </w:r>
      <w:r w:rsidR="003649D4">
        <w:rPr>
          <w:rFonts w:ascii="Times New Roman" w:eastAsia="宋体" w:hAnsi="Times New Roman"/>
          <w:sz w:val="21"/>
          <w:szCs w:val="21"/>
          <w:lang w:val="en-US" w:eastAsia="zh-CN"/>
        </w:rPr>
        <w:t>different coverage status</w:t>
      </w:r>
      <w:r w:rsidR="0085172A">
        <w:rPr>
          <w:rFonts w:ascii="Times New Roman" w:eastAsia="宋体" w:hAnsi="Times New Roman"/>
          <w:sz w:val="21"/>
          <w:szCs w:val="21"/>
          <w:lang w:val="en-US" w:eastAsia="zh-CN"/>
        </w:rPr>
        <w:t xml:space="preserve">. </w:t>
      </w:r>
      <w:r w:rsidR="007C4410">
        <w:rPr>
          <w:rFonts w:ascii="Times New Roman" w:eastAsia="宋体" w:hAnsi="Times New Roman"/>
          <w:sz w:val="21"/>
          <w:szCs w:val="21"/>
          <w:lang w:val="en-US" w:eastAsia="zh-CN"/>
        </w:rPr>
        <w:t xml:space="preserve">Thus, </w:t>
      </w:r>
      <w:r w:rsidR="0034633E" w:rsidRPr="00B13104">
        <w:rPr>
          <w:rFonts w:ascii="Times New Roman" w:eastAsia="宋体" w:hAnsi="Times New Roman"/>
          <w:sz w:val="21"/>
          <w:szCs w:val="21"/>
          <w:lang w:val="en-US" w:eastAsia="zh-CN"/>
        </w:rPr>
        <w:t>TX</w:t>
      </w:r>
      <w:r w:rsidR="00CF737D" w:rsidRPr="00B13104">
        <w:rPr>
          <w:rFonts w:ascii="Times New Roman" w:eastAsia="宋体" w:hAnsi="Times New Roman"/>
          <w:sz w:val="21"/>
          <w:szCs w:val="21"/>
          <w:lang w:val="en-US" w:eastAsia="zh-CN"/>
        </w:rPr>
        <w:t>-UE</w:t>
      </w:r>
      <w:r w:rsidR="0034633E" w:rsidRPr="00B13104">
        <w:rPr>
          <w:rFonts w:ascii="Times New Roman" w:eastAsia="宋体" w:hAnsi="Times New Roman"/>
          <w:sz w:val="21"/>
          <w:szCs w:val="21"/>
          <w:lang w:val="en-US" w:eastAsia="zh-CN"/>
        </w:rPr>
        <w:t xml:space="preserve"> </w:t>
      </w:r>
      <w:r w:rsidR="0025775B">
        <w:rPr>
          <w:rFonts w:ascii="Times New Roman" w:eastAsia="宋体" w:hAnsi="Times New Roman"/>
          <w:sz w:val="21"/>
          <w:szCs w:val="21"/>
          <w:lang w:val="en-US" w:eastAsia="zh-CN"/>
        </w:rPr>
        <w:t xml:space="preserve">is allowed to </w:t>
      </w:r>
      <w:r w:rsidR="002B2C68">
        <w:rPr>
          <w:rFonts w:ascii="Times New Roman" w:eastAsia="宋体" w:hAnsi="Times New Roman"/>
          <w:sz w:val="21"/>
          <w:szCs w:val="21"/>
          <w:lang w:val="en-US" w:eastAsia="zh-CN"/>
        </w:rPr>
        <w:t>send</w:t>
      </w:r>
      <w:r w:rsidR="0034633E" w:rsidRPr="00B13104">
        <w:rPr>
          <w:rFonts w:ascii="Times New Roman" w:eastAsia="宋体" w:hAnsi="Times New Roman"/>
          <w:sz w:val="21"/>
          <w:szCs w:val="21"/>
          <w:lang w:val="en-US" w:eastAsia="zh-CN"/>
        </w:rPr>
        <w:t xml:space="preserve"> the DRX configuration and </w:t>
      </w:r>
      <w:r w:rsidR="004971DC">
        <w:rPr>
          <w:rFonts w:ascii="Times New Roman" w:eastAsia="宋体" w:hAnsi="Times New Roman"/>
          <w:sz w:val="21"/>
          <w:szCs w:val="21"/>
          <w:lang w:val="en-US" w:eastAsia="zh-CN"/>
        </w:rPr>
        <w:t xml:space="preserve">indicate </w:t>
      </w:r>
      <w:r w:rsidR="0034633E" w:rsidRPr="00B13104">
        <w:rPr>
          <w:rFonts w:ascii="Times New Roman" w:eastAsia="宋体" w:hAnsi="Times New Roman"/>
          <w:sz w:val="21"/>
          <w:szCs w:val="21"/>
          <w:lang w:val="en-US" w:eastAsia="zh-CN"/>
        </w:rPr>
        <w:t xml:space="preserve">its </w:t>
      </w:r>
      <w:r w:rsidR="004971DC">
        <w:rPr>
          <w:rFonts w:ascii="Times New Roman" w:eastAsia="宋体" w:hAnsi="Times New Roman"/>
          <w:sz w:val="21"/>
          <w:szCs w:val="21"/>
          <w:lang w:val="en-US" w:eastAsia="zh-CN"/>
        </w:rPr>
        <w:t xml:space="preserve">own </w:t>
      </w:r>
      <w:r w:rsidR="0034633E" w:rsidRPr="00B13104">
        <w:rPr>
          <w:rFonts w:ascii="Times New Roman" w:eastAsia="宋体" w:hAnsi="Times New Roman"/>
          <w:sz w:val="21"/>
          <w:szCs w:val="21"/>
          <w:lang w:val="en-US" w:eastAsia="zh-CN"/>
        </w:rPr>
        <w:t>I</w:t>
      </w:r>
      <w:r w:rsidR="00F42775">
        <w:rPr>
          <w:rFonts w:ascii="Times New Roman" w:eastAsia="宋体" w:hAnsi="Times New Roman"/>
          <w:sz w:val="21"/>
          <w:szCs w:val="21"/>
          <w:lang w:val="en-US" w:eastAsia="zh-CN"/>
        </w:rPr>
        <w:t>n</w:t>
      </w:r>
      <w:r w:rsidR="0034633E" w:rsidRPr="00B13104">
        <w:rPr>
          <w:rFonts w:ascii="Times New Roman" w:eastAsia="宋体" w:hAnsi="Times New Roman"/>
          <w:sz w:val="21"/>
          <w:szCs w:val="21"/>
          <w:lang w:val="en-US" w:eastAsia="zh-CN"/>
        </w:rPr>
        <w:t xml:space="preserve">C/OOC status to </w:t>
      </w:r>
      <w:r w:rsidR="004971DC">
        <w:rPr>
          <w:rFonts w:ascii="Times New Roman" w:eastAsia="宋体" w:hAnsi="Times New Roman"/>
          <w:sz w:val="21"/>
          <w:szCs w:val="21"/>
          <w:lang w:val="en-US" w:eastAsia="zh-CN"/>
        </w:rPr>
        <w:t xml:space="preserve">the potential </w:t>
      </w:r>
      <w:r w:rsidR="0034633E" w:rsidRPr="00B13104">
        <w:rPr>
          <w:rFonts w:ascii="Times New Roman" w:eastAsia="宋体" w:hAnsi="Times New Roman"/>
          <w:sz w:val="21"/>
          <w:szCs w:val="21"/>
          <w:lang w:val="en-US" w:eastAsia="zh-CN"/>
        </w:rPr>
        <w:t>RX-UE</w:t>
      </w:r>
      <w:r w:rsidR="004971DC">
        <w:rPr>
          <w:rFonts w:ascii="Times New Roman" w:eastAsia="宋体" w:hAnsi="Times New Roman"/>
          <w:sz w:val="21"/>
          <w:szCs w:val="21"/>
          <w:lang w:val="en-US" w:eastAsia="zh-CN"/>
        </w:rPr>
        <w:t>s</w:t>
      </w:r>
      <w:r w:rsidR="0034633E" w:rsidRPr="00B13104">
        <w:rPr>
          <w:rFonts w:ascii="Times New Roman" w:eastAsia="宋体" w:hAnsi="Times New Roman"/>
          <w:sz w:val="21"/>
          <w:szCs w:val="21"/>
          <w:lang w:val="en-US" w:eastAsia="zh-CN"/>
        </w:rPr>
        <w:t xml:space="preserve">. If </w:t>
      </w:r>
      <w:r w:rsidR="004971DC">
        <w:rPr>
          <w:rFonts w:ascii="Times New Roman" w:eastAsia="宋体" w:hAnsi="Times New Roman"/>
          <w:sz w:val="21"/>
          <w:szCs w:val="21"/>
          <w:lang w:val="en-US" w:eastAsia="zh-CN"/>
        </w:rPr>
        <w:t xml:space="preserve">the </w:t>
      </w:r>
      <w:r w:rsidR="0034633E" w:rsidRPr="00B13104">
        <w:rPr>
          <w:rFonts w:ascii="Times New Roman" w:eastAsia="宋体" w:hAnsi="Times New Roman"/>
          <w:sz w:val="21"/>
          <w:szCs w:val="21"/>
          <w:lang w:val="en-US" w:eastAsia="zh-CN"/>
        </w:rPr>
        <w:t>RX</w:t>
      </w:r>
      <w:r w:rsidR="00CF737D" w:rsidRPr="00B13104">
        <w:rPr>
          <w:rFonts w:ascii="Times New Roman" w:eastAsia="宋体" w:hAnsi="Times New Roman"/>
          <w:sz w:val="21"/>
          <w:szCs w:val="21"/>
          <w:lang w:val="en-US" w:eastAsia="zh-CN"/>
        </w:rPr>
        <w:t>-UE</w:t>
      </w:r>
      <w:r w:rsidR="0034633E" w:rsidRPr="00B13104">
        <w:rPr>
          <w:rFonts w:ascii="Times New Roman" w:eastAsia="宋体" w:hAnsi="Times New Roman"/>
          <w:sz w:val="21"/>
          <w:szCs w:val="21"/>
          <w:lang w:val="en-US" w:eastAsia="zh-CN"/>
        </w:rPr>
        <w:t xml:space="preserve"> finds that its I</w:t>
      </w:r>
      <w:r w:rsidR="00F42775">
        <w:rPr>
          <w:rFonts w:ascii="Times New Roman" w:eastAsia="宋体" w:hAnsi="Times New Roman"/>
          <w:sz w:val="21"/>
          <w:szCs w:val="21"/>
          <w:lang w:val="en-US" w:eastAsia="zh-CN"/>
        </w:rPr>
        <w:t>n</w:t>
      </w:r>
      <w:r w:rsidR="0034633E" w:rsidRPr="00B13104">
        <w:rPr>
          <w:rFonts w:ascii="Times New Roman" w:eastAsia="宋体" w:hAnsi="Times New Roman"/>
          <w:sz w:val="21"/>
          <w:szCs w:val="21"/>
          <w:lang w:val="en-US" w:eastAsia="zh-CN"/>
        </w:rPr>
        <w:t>C/OOC status is consistent with TX</w:t>
      </w:r>
      <w:r w:rsidR="00AE7D28" w:rsidRPr="00B13104">
        <w:rPr>
          <w:rFonts w:ascii="Times New Roman" w:eastAsia="宋体" w:hAnsi="Times New Roman"/>
          <w:sz w:val="21"/>
          <w:szCs w:val="21"/>
          <w:lang w:val="en-US" w:eastAsia="zh-CN"/>
        </w:rPr>
        <w:t>-UE</w:t>
      </w:r>
      <w:r w:rsidR="0034633E" w:rsidRPr="00B13104">
        <w:rPr>
          <w:rFonts w:ascii="Times New Roman" w:eastAsia="宋体" w:hAnsi="Times New Roman"/>
          <w:sz w:val="21"/>
          <w:szCs w:val="21"/>
          <w:lang w:val="en-US" w:eastAsia="zh-CN"/>
        </w:rPr>
        <w:t xml:space="preserve">, it ignores the DRX configuration provided by </w:t>
      </w:r>
      <w:r w:rsidR="004971DC">
        <w:rPr>
          <w:rFonts w:ascii="Times New Roman" w:eastAsia="宋体" w:hAnsi="Times New Roman"/>
          <w:sz w:val="21"/>
          <w:szCs w:val="21"/>
          <w:lang w:val="en-US" w:eastAsia="zh-CN"/>
        </w:rPr>
        <w:t xml:space="preserve">the </w:t>
      </w:r>
      <w:r w:rsidR="0034633E" w:rsidRPr="00B13104">
        <w:rPr>
          <w:rFonts w:ascii="Times New Roman" w:eastAsia="宋体" w:hAnsi="Times New Roman"/>
          <w:sz w:val="21"/>
          <w:szCs w:val="21"/>
          <w:lang w:val="en-US" w:eastAsia="zh-CN"/>
        </w:rPr>
        <w:t>TX-UE</w:t>
      </w:r>
      <w:r w:rsidR="000626CF">
        <w:rPr>
          <w:rFonts w:ascii="Times New Roman" w:eastAsia="宋体" w:hAnsi="Times New Roman"/>
          <w:sz w:val="21"/>
          <w:szCs w:val="21"/>
          <w:lang w:val="en-US" w:eastAsia="zh-CN"/>
        </w:rPr>
        <w:t>,</w:t>
      </w:r>
      <w:r w:rsidR="00795366">
        <w:rPr>
          <w:rFonts w:ascii="Times New Roman" w:eastAsia="宋体" w:hAnsi="Times New Roman"/>
          <w:sz w:val="21"/>
          <w:szCs w:val="21"/>
          <w:lang w:val="en-US" w:eastAsia="zh-CN"/>
        </w:rPr>
        <w:t xml:space="preserve"> </w:t>
      </w:r>
      <w:r w:rsidR="00E44296">
        <w:rPr>
          <w:rFonts w:ascii="Times New Roman" w:eastAsia="宋体" w:hAnsi="Times New Roman"/>
          <w:sz w:val="21"/>
          <w:szCs w:val="21"/>
          <w:lang w:val="en-US" w:eastAsia="zh-CN"/>
        </w:rPr>
        <w:t>and</w:t>
      </w:r>
      <w:r w:rsidR="00795366">
        <w:rPr>
          <w:rFonts w:ascii="Times New Roman" w:eastAsia="宋体" w:hAnsi="Times New Roman"/>
          <w:sz w:val="21"/>
          <w:szCs w:val="21"/>
          <w:lang w:val="en-US" w:eastAsia="zh-CN"/>
        </w:rPr>
        <w:t xml:space="preserve"> use</w:t>
      </w:r>
      <w:r w:rsidR="004971DC">
        <w:rPr>
          <w:rFonts w:ascii="Times New Roman" w:eastAsia="宋体" w:hAnsi="Times New Roman"/>
          <w:sz w:val="21"/>
          <w:szCs w:val="21"/>
          <w:lang w:val="en-US" w:eastAsia="zh-CN"/>
        </w:rPr>
        <w:t>s</w:t>
      </w:r>
      <w:r w:rsidR="00795366">
        <w:rPr>
          <w:rFonts w:ascii="Times New Roman" w:eastAsia="宋体" w:hAnsi="Times New Roman"/>
          <w:sz w:val="21"/>
          <w:szCs w:val="21"/>
          <w:lang w:val="en-US" w:eastAsia="zh-CN"/>
        </w:rPr>
        <w:t xml:space="preserve"> the </w:t>
      </w:r>
      <w:r w:rsidR="008D4D22" w:rsidRPr="00B13104">
        <w:rPr>
          <w:rFonts w:ascii="Times New Roman" w:eastAsia="宋体" w:hAnsi="Times New Roman"/>
          <w:sz w:val="21"/>
          <w:szCs w:val="21"/>
          <w:lang w:val="en-US" w:eastAsia="zh-CN"/>
        </w:rPr>
        <w:t>DRX configuration</w:t>
      </w:r>
      <w:r w:rsidR="00FB06C2">
        <w:rPr>
          <w:rFonts w:ascii="Times New Roman" w:eastAsia="宋体" w:hAnsi="Times New Roman"/>
          <w:sz w:val="21"/>
          <w:szCs w:val="21"/>
          <w:lang w:val="en-US" w:eastAsia="zh-CN"/>
        </w:rPr>
        <w:t xml:space="preserve"> </w:t>
      </w:r>
      <w:r w:rsidR="001A7A53">
        <w:rPr>
          <w:rFonts w:ascii="Times New Roman" w:eastAsia="宋体" w:hAnsi="Times New Roman"/>
          <w:sz w:val="21"/>
          <w:szCs w:val="21"/>
          <w:lang w:val="en-US" w:eastAsia="zh-CN"/>
        </w:rPr>
        <w:t xml:space="preserve">obtained </w:t>
      </w:r>
      <w:r w:rsidR="00FB06C2">
        <w:rPr>
          <w:rFonts w:ascii="Times New Roman" w:eastAsia="宋体" w:hAnsi="Times New Roman"/>
          <w:sz w:val="21"/>
          <w:szCs w:val="21"/>
          <w:lang w:val="en-US" w:eastAsia="zh-CN"/>
        </w:rPr>
        <w:t>from gNB</w:t>
      </w:r>
      <w:r w:rsidR="00986FD4">
        <w:rPr>
          <w:rFonts w:ascii="Times New Roman" w:eastAsia="宋体" w:hAnsi="Times New Roman"/>
          <w:sz w:val="21"/>
          <w:szCs w:val="21"/>
          <w:lang w:val="en-US" w:eastAsia="zh-CN"/>
        </w:rPr>
        <w:t>/</w:t>
      </w:r>
      <w:r w:rsidR="00FB06C2" w:rsidRPr="00AA51E3">
        <w:rPr>
          <w:rFonts w:ascii="Times New Roman" w:eastAsia="宋体" w:hAnsi="Times New Roman"/>
          <w:sz w:val="21"/>
          <w:szCs w:val="21"/>
          <w:lang w:val="en-US" w:eastAsia="zh-CN"/>
        </w:rPr>
        <w:t>pre-configuration</w:t>
      </w:r>
      <w:r w:rsidR="002529FA">
        <w:rPr>
          <w:rFonts w:ascii="Times New Roman" w:eastAsia="宋体" w:hAnsi="Times New Roman"/>
          <w:sz w:val="21"/>
          <w:szCs w:val="21"/>
          <w:lang w:val="en-US" w:eastAsia="zh-CN"/>
        </w:rPr>
        <w:t xml:space="preserve"> according to the </w:t>
      </w:r>
      <w:r w:rsidR="00797326">
        <w:rPr>
          <w:rFonts w:ascii="Times New Roman" w:eastAsia="宋体" w:hAnsi="Times New Roman"/>
          <w:sz w:val="21"/>
          <w:szCs w:val="21"/>
          <w:lang w:val="en-US" w:eastAsia="zh-CN"/>
        </w:rPr>
        <w:t xml:space="preserve">above </w:t>
      </w:r>
      <w:r w:rsidR="002529FA">
        <w:rPr>
          <w:rFonts w:ascii="Times New Roman" w:eastAsia="宋体" w:hAnsi="Times New Roman"/>
          <w:sz w:val="21"/>
          <w:szCs w:val="21"/>
          <w:lang w:val="en-US" w:eastAsia="zh-CN"/>
        </w:rPr>
        <w:t>agreements</w:t>
      </w:r>
      <w:r w:rsidR="0034633E" w:rsidRPr="00B13104">
        <w:rPr>
          <w:rFonts w:ascii="Times New Roman" w:eastAsia="宋体" w:hAnsi="Times New Roman"/>
          <w:sz w:val="21"/>
          <w:szCs w:val="21"/>
          <w:lang w:val="en-US" w:eastAsia="zh-CN"/>
        </w:rPr>
        <w:t>; otherwise</w:t>
      </w:r>
      <w:r w:rsidR="004971DC">
        <w:rPr>
          <w:rFonts w:ascii="Times New Roman" w:eastAsia="宋体" w:hAnsi="Times New Roman"/>
          <w:sz w:val="21"/>
          <w:szCs w:val="21"/>
          <w:lang w:val="en-US" w:eastAsia="zh-CN"/>
        </w:rPr>
        <w:t xml:space="preserve"> (</w:t>
      </w:r>
      <w:r w:rsidR="00050037">
        <w:rPr>
          <w:rFonts w:ascii="Times New Roman" w:eastAsia="宋体" w:hAnsi="Times New Roman"/>
          <w:sz w:val="21"/>
          <w:szCs w:val="21"/>
          <w:lang w:val="en-US" w:eastAsia="zh-CN"/>
        </w:rPr>
        <w:t xml:space="preserve">i.e. </w:t>
      </w:r>
      <w:r w:rsidR="004971DC">
        <w:rPr>
          <w:rFonts w:ascii="Times New Roman" w:eastAsia="宋体" w:hAnsi="Times New Roman"/>
          <w:sz w:val="21"/>
          <w:szCs w:val="21"/>
          <w:lang w:val="en-US" w:eastAsia="zh-CN"/>
        </w:rPr>
        <w:t>inconsistent “TX-RX”</w:t>
      </w:r>
      <w:r w:rsidR="00F42775">
        <w:rPr>
          <w:rFonts w:ascii="Times New Roman" w:eastAsia="宋体" w:hAnsi="Times New Roman"/>
          <w:sz w:val="21"/>
          <w:szCs w:val="21"/>
          <w:lang w:val="en-US" w:eastAsia="zh-CN"/>
        </w:rPr>
        <w:t xml:space="preserve"> </w:t>
      </w:r>
      <w:r w:rsidR="004971DC">
        <w:rPr>
          <w:rFonts w:ascii="Times New Roman" w:eastAsia="宋体" w:hAnsi="Times New Roman"/>
          <w:sz w:val="21"/>
          <w:szCs w:val="21"/>
          <w:lang w:val="en-US" w:eastAsia="zh-CN"/>
        </w:rPr>
        <w:t>coverage status)</w:t>
      </w:r>
      <w:r w:rsidR="0034633E" w:rsidRPr="00B13104">
        <w:rPr>
          <w:rFonts w:ascii="Times New Roman" w:eastAsia="宋体" w:hAnsi="Times New Roman"/>
          <w:sz w:val="21"/>
          <w:szCs w:val="21"/>
          <w:lang w:val="en-US" w:eastAsia="zh-CN"/>
        </w:rPr>
        <w:t xml:space="preserve">, RX-UE uses the DRX configuration provided by </w:t>
      </w:r>
      <w:r w:rsidR="004971DC">
        <w:rPr>
          <w:rFonts w:ascii="Times New Roman" w:eastAsia="宋体" w:hAnsi="Times New Roman"/>
          <w:sz w:val="21"/>
          <w:szCs w:val="21"/>
          <w:lang w:val="en-US" w:eastAsia="zh-CN"/>
        </w:rPr>
        <w:t xml:space="preserve">the </w:t>
      </w:r>
      <w:r w:rsidR="0034633E" w:rsidRPr="00B13104">
        <w:rPr>
          <w:rFonts w:ascii="Times New Roman" w:eastAsia="宋体" w:hAnsi="Times New Roman"/>
          <w:sz w:val="21"/>
          <w:szCs w:val="21"/>
          <w:lang w:val="en-US" w:eastAsia="zh-CN"/>
        </w:rPr>
        <w:t>TX-UE</w:t>
      </w:r>
      <w:r w:rsidR="00781773" w:rsidRPr="00B13104">
        <w:rPr>
          <w:rFonts w:ascii="Times New Roman" w:eastAsia="宋体" w:hAnsi="Times New Roman"/>
          <w:sz w:val="21"/>
          <w:szCs w:val="21"/>
          <w:lang w:val="en-US" w:eastAsia="zh-CN"/>
        </w:rPr>
        <w:t>.</w:t>
      </w:r>
    </w:p>
    <w:p w14:paraId="5392B9B2" w14:textId="50F9A16C" w:rsidR="00596A2A" w:rsidRDefault="00E47F1F" w:rsidP="00CA61E2">
      <w:pPr>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Proposal</w:t>
      </w:r>
      <w:r w:rsidR="00405DDB">
        <w:rPr>
          <w:rFonts w:ascii="Times New Roman" w:eastAsia="宋体" w:hAnsi="Times New Roman" w:cs="Times New Roman"/>
          <w:b/>
          <w:kern w:val="2"/>
          <w:sz w:val="21"/>
          <w:szCs w:val="21"/>
          <w:lang w:val="en-US" w:eastAsia="zh-CN"/>
        </w:rPr>
        <w:t xml:space="preserve"> </w:t>
      </w:r>
      <w:r w:rsidR="00DB1D81">
        <w:rPr>
          <w:rFonts w:ascii="Times New Roman" w:eastAsia="宋体" w:hAnsi="Times New Roman" w:cs="Times New Roman"/>
          <w:b/>
          <w:kern w:val="2"/>
          <w:sz w:val="21"/>
          <w:szCs w:val="21"/>
          <w:lang w:val="en-US" w:eastAsia="zh-CN"/>
        </w:rPr>
        <w:t>9</w:t>
      </w:r>
      <w:r w:rsidR="006D60CC">
        <w:rPr>
          <w:rFonts w:ascii="Times New Roman" w:eastAsia="宋体" w:hAnsi="Times New Roman" w:cs="Times New Roman" w:hint="eastAsia"/>
          <w:b/>
          <w:kern w:val="2"/>
          <w:sz w:val="21"/>
          <w:szCs w:val="21"/>
          <w:lang w:val="en-US" w:eastAsia="zh-CN"/>
        </w:rPr>
        <w:t>:</w:t>
      </w:r>
      <w:r w:rsidR="006D60CC">
        <w:rPr>
          <w:rFonts w:ascii="Times New Roman" w:eastAsia="宋体" w:hAnsi="Times New Roman" w:cs="Times New Roman"/>
          <w:b/>
          <w:kern w:val="2"/>
          <w:sz w:val="21"/>
          <w:szCs w:val="21"/>
          <w:lang w:val="en-US" w:eastAsia="zh-CN"/>
        </w:rPr>
        <w:t xml:space="preserve"> </w:t>
      </w:r>
      <w:r w:rsidR="005551A4" w:rsidRPr="005551A4">
        <w:rPr>
          <w:rFonts w:ascii="Times New Roman" w:eastAsia="宋体" w:hAnsi="Times New Roman" w:cs="Times New Roman"/>
          <w:b/>
          <w:kern w:val="2"/>
          <w:sz w:val="21"/>
          <w:szCs w:val="21"/>
          <w:lang w:val="en-US" w:eastAsia="zh-CN"/>
        </w:rPr>
        <w:t xml:space="preserve">For broadcast/groupcast, </w:t>
      </w:r>
      <w:r w:rsidR="002E6751" w:rsidRPr="002E6751">
        <w:rPr>
          <w:rFonts w:ascii="Times New Roman" w:eastAsia="宋体" w:hAnsi="Times New Roman" w:cs="Times New Roman"/>
          <w:b/>
          <w:kern w:val="2"/>
          <w:sz w:val="21"/>
          <w:szCs w:val="21"/>
          <w:lang w:val="en-US" w:eastAsia="zh-CN"/>
        </w:rPr>
        <w:t xml:space="preserve">TX-UE </w:t>
      </w:r>
      <w:r w:rsidR="004971DC">
        <w:rPr>
          <w:rFonts w:ascii="Times New Roman" w:eastAsia="宋体" w:hAnsi="Times New Roman" w:cs="Times New Roman"/>
          <w:b/>
          <w:kern w:val="2"/>
          <w:sz w:val="21"/>
          <w:szCs w:val="21"/>
          <w:lang w:val="en-US" w:eastAsia="zh-CN"/>
        </w:rPr>
        <w:t>signal</w:t>
      </w:r>
      <w:r w:rsidR="004971DC" w:rsidRPr="002E6751">
        <w:rPr>
          <w:rFonts w:ascii="Times New Roman" w:eastAsia="宋体" w:hAnsi="Times New Roman" w:cs="Times New Roman"/>
          <w:b/>
          <w:kern w:val="2"/>
          <w:sz w:val="21"/>
          <w:szCs w:val="21"/>
          <w:lang w:val="en-US" w:eastAsia="zh-CN"/>
        </w:rPr>
        <w:t xml:space="preserve">s </w:t>
      </w:r>
      <w:r w:rsidR="002E6751" w:rsidRPr="002E6751">
        <w:rPr>
          <w:rFonts w:ascii="Times New Roman" w:eastAsia="宋体" w:hAnsi="Times New Roman" w:cs="Times New Roman"/>
          <w:b/>
          <w:kern w:val="2"/>
          <w:sz w:val="21"/>
          <w:szCs w:val="21"/>
          <w:lang w:val="en-US" w:eastAsia="zh-CN"/>
        </w:rPr>
        <w:t xml:space="preserve">the DRX configuration and its </w:t>
      </w:r>
      <w:r w:rsidR="004971DC">
        <w:rPr>
          <w:rFonts w:ascii="Times New Roman" w:eastAsia="宋体" w:hAnsi="Times New Roman" w:cs="Times New Roman"/>
          <w:b/>
          <w:kern w:val="2"/>
          <w:sz w:val="21"/>
          <w:szCs w:val="21"/>
          <w:lang w:val="en-US" w:eastAsia="zh-CN"/>
        </w:rPr>
        <w:t xml:space="preserve">own </w:t>
      </w:r>
      <w:r w:rsidR="002E6751" w:rsidRPr="002E6751">
        <w:rPr>
          <w:rFonts w:ascii="Times New Roman" w:eastAsia="宋体" w:hAnsi="Times New Roman" w:cs="Times New Roman"/>
          <w:b/>
          <w:kern w:val="2"/>
          <w:sz w:val="21"/>
          <w:szCs w:val="21"/>
          <w:lang w:val="en-US" w:eastAsia="zh-CN"/>
        </w:rPr>
        <w:t>I</w:t>
      </w:r>
      <w:r w:rsidR="001A7A53">
        <w:rPr>
          <w:rFonts w:ascii="Times New Roman" w:eastAsia="宋体" w:hAnsi="Times New Roman" w:cs="Times New Roman"/>
          <w:b/>
          <w:kern w:val="2"/>
          <w:sz w:val="21"/>
          <w:szCs w:val="21"/>
          <w:lang w:val="en-US" w:eastAsia="zh-CN"/>
        </w:rPr>
        <w:t>n</w:t>
      </w:r>
      <w:r w:rsidR="002E6751" w:rsidRPr="002E6751">
        <w:rPr>
          <w:rFonts w:ascii="Times New Roman" w:eastAsia="宋体" w:hAnsi="Times New Roman" w:cs="Times New Roman"/>
          <w:b/>
          <w:kern w:val="2"/>
          <w:sz w:val="21"/>
          <w:szCs w:val="21"/>
          <w:lang w:val="en-US" w:eastAsia="zh-CN"/>
        </w:rPr>
        <w:t xml:space="preserve">C/OOC status to </w:t>
      </w:r>
      <w:r w:rsidR="001A7A53">
        <w:rPr>
          <w:rFonts w:ascii="Times New Roman" w:eastAsia="宋体" w:hAnsi="Times New Roman" w:cs="Times New Roman"/>
          <w:b/>
          <w:kern w:val="2"/>
          <w:sz w:val="21"/>
          <w:szCs w:val="21"/>
          <w:lang w:val="en-US" w:eastAsia="zh-CN"/>
        </w:rPr>
        <w:t xml:space="preserve">its peer </w:t>
      </w:r>
      <w:r w:rsidR="002E6751" w:rsidRPr="002E6751">
        <w:rPr>
          <w:rFonts w:ascii="Times New Roman" w:eastAsia="宋体" w:hAnsi="Times New Roman" w:cs="Times New Roman"/>
          <w:b/>
          <w:kern w:val="2"/>
          <w:sz w:val="21"/>
          <w:szCs w:val="21"/>
          <w:lang w:val="en-US" w:eastAsia="zh-CN"/>
        </w:rPr>
        <w:t>RX-UE</w:t>
      </w:r>
      <w:r w:rsidR="001A7A53">
        <w:rPr>
          <w:rFonts w:ascii="Times New Roman" w:eastAsia="宋体" w:hAnsi="Times New Roman" w:cs="Times New Roman"/>
          <w:b/>
          <w:kern w:val="2"/>
          <w:sz w:val="21"/>
          <w:szCs w:val="21"/>
          <w:lang w:val="en-US" w:eastAsia="zh-CN"/>
        </w:rPr>
        <w:t>(s)</w:t>
      </w:r>
      <w:r w:rsidR="002E6751" w:rsidRPr="002E6751">
        <w:rPr>
          <w:rFonts w:ascii="Times New Roman" w:eastAsia="宋体" w:hAnsi="Times New Roman" w:cs="Times New Roman"/>
          <w:b/>
          <w:kern w:val="2"/>
          <w:sz w:val="21"/>
          <w:szCs w:val="21"/>
          <w:lang w:val="en-US" w:eastAsia="zh-CN"/>
        </w:rPr>
        <w:t xml:space="preserve">. If </w:t>
      </w:r>
      <w:r w:rsidR="00BA74DD">
        <w:rPr>
          <w:rFonts w:ascii="Times New Roman" w:eastAsia="宋体" w:hAnsi="Times New Roman" w:cs="Times New Roman"/>
          <w:b/>
          <w:kern w:val="2"/>
          <w:sz w:val="21"/>
          <w:szCs w:val="21"/>
          <w:lang w:val="en-US" w:eastAsia="zh-CN"/>
        </w:rPr>
        <w:t xml:space="preserve">a </w:t>
      </w:r>
      <w:r w:rsidR="002E6751" w:rsidRPr="002E6751">
        <w:rPr>
          <w:rFonts w:ascii="Times New Roman" w:eastAsia="宋体" w:hAnsi="Times New Roman" w:cs="Times New Roman"/>
          <w:b/>
          <w:kern w:val="2"/>
          <w:sz w:val="21"/>
          <w:szCs w:val="21"/>
          <w:lang w:val="en-US" w:eastAsia="zh-CN"/>
        </w:rPr>
        <w:t>RX-UE finds that its I</w:t>
      </w:r>
      <w:r w:rsidR="001A7A53">
        <w:rPr>
          <w:rFonts w:ascii="Times New Roman" w:eastAsia="宋体" w:hAnsi="Times New Roman" w:cs="Times New Roman"/>
          <w:b/>
          <w:kern w:val="2"/>
          <w:sz w:val="21"/>
          <w:szCs w:val="21"/>
          <w:lang w:val="en-US" w:eastAsia="zh-CN"/>
        </w:rPr>
        <w:t>n</w:t>
      </w:r>
      <w:r w:rsidR="002E6751" w:rsidRPr="002E6751">
        <w:rPr>
          <w:rFonts w:ascii="Times New Roman" w:eastAsia="宋体" w:hAnsi="Times New Roman" w:cs="Times New Roman"/>
          <w:b/>
          <w:kern w:val="2"/>
          <w:sz w:val="21"/>
          <w:szCs w:val="21"/>
          <w:lang w:val="en-US" w:eastAsia="zh-CN"/>
        </w:rPr>
        <w:t xml:space="preserve">C/OOC status is consistent with </w:t>
      </w:r>
      <w:r w:rsidR="00BA74DD">
        <w:rPr>
          <w:rFonts w:ascii="Times New Roman" w:eastAsia="宋体" w:hAnsi="Times New Roman" w:cs="Times New Roman"/>
          <w:b/>
          <w:kern w:val="2"/>
          <w:sz w:val="21"/>
          <w:szCs w:val="21"/>
          <w:lang w:val="en-US" w:eastAsia="zh-CN"/>
        </w:rPr>
        <w:t xml:space="preserve">the </w:t>
      </w:r>
      <w:r w:rsidR="002E6751" w:rsidRPr="002E6751">
        <w:rPr>
          <w:rFonts w:ascii="Times New Roman" w:eastAsia="宋体" w:hAnsi="Times New Roman" w:cs="Times New Roman"/>
          <w:b/>
          <w:kern w:val="2"/>
          <w:sz w:val="21"/>
          <w:szCs w:val="21"/>
          <w:lang w:val="en-US" w:eastAsia="zh-CN"/>
        </w:rPr>
        <w:t xml:space="preserve">TX-UE, it ignores the DRX configuration provided by TX-UE; otherwise, </w:t>
      </w:r>
      <w:r w:rsidR="00BA74DD">
        <w:rPr>
          <w:rFonts w:ascii="Times New Roman" w:eastAsia="宋体" w:hAnsi="Times New Roman" w:cs="Times New Roman"/>
          <w:b/>
          <w:kern w:val="2"/>
          <w:sz w:val="21"/>
          <w:szCs w:val="21"/>
          <w:lang w:val="en-US" w:eastAsia="zh-CN"/>
        </w:rPr>
        <w:t xml:space="preserve">the </w:t>
      </w:r>
      <w:r w:rsidR="002E6751" w:rsidRPr="002E6751">
        <w:rPr>
          <w:rFonts w:ascii="Times New Roman" w:eastAsia="宋体" w:hAnsi="Times New Roman" w:cs="Times New Roman"/>
          <w:b/>
          <w:kern w:val="2"/>
          <w:sz w:val="21"/>
          <w:szCs w:val="21"/>
          <w:lang w:val="en-US" w:eastAsia="zh-CN"/>
        </w:rPr>
        <w:t xml:space="preserve">RX-UE uses the DRX configuration provided by </w:t>
      </w:r>
      <w:r w:rsidR="001A7A53">
        <w:rPr>
          <w:rFonts w:ascii="Times New Roman" w:eastAsia="宋体" w:hAnsi="Times New Roman" w:cs="Times New Roman"/>
          <w:b/>
          <w:kern w:val="2"/>
          <w:sz w:val="21"/>
          <w:szCs w:val="21"/>
          <w:lang w:val="en-US" w:eastAsia="zh-CN"/>
        </w:rPr>
        <w:t xml:space="preserve">the </w:t>
      </w:r>
      <w:r w:rsidR="002E6751" w:rsidRPr="002E6751">
        <w:rPr>
          <w:rFonts w:ascii="Times New Roman" w:eastAsia="宋体" w:hAnsi="Times New Roman" w:cs="Times New Roman"/>
          <w:b/>
          <w:kern w:val="2"/>
          <w:sz w:val="21"/>
          <w:szCs w:val="21"/>
          <w:lang w:val="en-US" w:eastAsia="zh-CN"/>
        </w:rPr>
        <w:t>TX-UE</w:t>
      </w:r>
      <w:r w:rsidR="00A13740">
        <w:rPr>
          <w:rFonts w:ascii="Times New Roman" w:eastAsia="宋体" w:hAnsi="Times New Roman" w:cs="Times New Roman"/>
          <w:b/>
          <w:kern w:val="2"/>
          <w:sz w:val="21"/>
          <w:szCs w:val="21"/>
          <w:lang w:val="en-US" w:eastAsia="zh-CN"/>
        </w:rPr>
        <w:t>.</w:t>
      </w:r>
    </w:p>
    <w:bookmarkEnd w:id="58"/>
    <w:p w14:paraId="76A4853E" w14:textId="573A8D68" w:rsidR="008B773F" w:rsidRPr="004F3088" w:rsidRDefault="00450D38" w:rsidP="00F42775">
      <w:pPr>
        <w:pStyle w:val="2"/>
        <w:ind w:hanging="283"/>
        <w:rPr>
          <w:rFonts w:ascii="Arial" w:hAnsi="Arial" w:cs="Arial"/>
          <w:lang w:val="en-US" w:eastAsia="ja-JP"/>
        </w:rPr>
      </w:pPr>
      <w:r w:rsidRPr="004F3088">
        <w:rPr>
          <w:rFonts w:ascii="Arial" w:hAnsi="Arial" w:cs="Arial"/>
          <w:lang w:val="en-US" w:eastAsia="ja-JP"/>
        </w:rPr>
        <w:t>Others</w:t>
      </w:r>
    </w:p>
    <w:p w14:paraId="683A06F8" w14:textId="1B87A916" w:rsidR="00D07D53" w:rsidRDefault="008B1E6B" w:rsidP="005F15F7">
      <w:pPr>
        <w:widowControl w:val="0"/>
        <w:jc w:val="both"/>
        <w:rPr>
          <w:rFonts w:ascii="Times New Roman" w:eastAsia="宋体" w:hAnsi="Times New Roman" w:cs="Times New Roman"/>
          <w:kern w:val="2"/>
          <w:sz w:val="21"/>
          <w:szCs w:val="22"/>
          <w:lang w:val="en-US" w:eastAsia="zh-CN"/>
        </w:rPr>
      </w:pPr>
      <w:r w:rsidRPr="005F15F7">
        <w:rPr>
          <w:rFonts w:ascii="Times New Roman" w:eastAsia="宋体" w:hAnsi="Times New Roman" w:cs="Times New Roman"/>
          <w:sz w:val="21"/>
          <w:szCs w:val="21"/>
          <w:lang w:val="en-US" w:eastAsia="zh-CN"/>
        </w:rPr>
        <w:t>Another thing that is worth discussing under the SL broadcast/groupca</w:t>
      </w:r>
      <w:r w:rsidR="00514B4A">
        <w:rPr>
          <w:rFonts w:ascii="Times New Roman" w:eastAsia="宋体" w:hAnsi="Times New Roman" w:cs="Times New Roman"/>
          <w:sz w:val="21"/>
          <w:szCs w:val="21"/>
          <w:lang w:val="en-US" w:eastAsia="zh-CN"/>
        </w:rPr>
        <w:t>s</w:t>
      </w:r>
      <w:r w:rsidRPr="005F15F7">
        <w:rPr>
          <w:rFonts w:ascii="Times New Roman" w:eastAsia="宋体" w:hAnsi="Times New Roman" w:cs="Times New Roman"/>
          <w:sz w:val="21"/>
          <w:szCs w:val="21"/>
          <w:lang w:val="en-US" w:eastAsia="zh-CN"/>
        </w:rPr>
        <w:t xml:space="preserve">t DRX design is how to handle the DCR (direct communicating request) message which is </w:t>
      </w:r>
      <w:r w:rsidR="00410C4E">
        <w:rPr>
          <w:rFonts w:ascii="Times New Roman" w:eastAsia="宋体" w:hAnsi="Times New Roman" w:cs="Times New Roman"/>
          <w:sz w:val="21"/>
          <w:szCs w:val="21"/>
          <w:lang w:val="en-US" w:eastAsia="zh-CN"/>
        </w:rPr>
        <w:t>transmitted</w:t>
      </w:r>
      <w:r w:rsidRPr="005F15F7">
        <w:rPr>
          <w:rFonts w:ascii="Times New Roman" w:eastAsia="宋体" w:hAnsi="Times New Roman" w:cs="Times New Roman"/>
          <w:sz w:val="21"/>
          <w:szCs w:val="21"/>
          <w:lang w:val="en-US" w:eastAsia="zh-CN"/>
        </w:rPr>
        <w:t xml:space="preserve"> before a unicast PC5 RRC connection is established. Some companies in the </w:t>
      </w:r>
      <w:r w:rsidR="00410C4E">
        <w:rPr>
          <w:rFonts w:ascii="Times New Roman" w:eastAsia="宋体" w:hAnsi="Times New Roman" w:cs="Times New Roman"/>
          <w:sz w:val="21"/>
          <w:szCs w:val="21"/>
          <w:lang w:val="en-US" w:eastAsia="zh-CN"/>
        </w:rPr>
        <w:t>earlier meetings</w:t>
      </w:r>
      <w:r w:rsidRPr="005F15F7">
        <w:rPr>
          <w:rFonts w:ascii="Times New Roman" w:eastAsia="宋体" w:hAnsi="Times New Roman" w:cs="Times New Roman"/>
          <w:sz w:val="21"/>
          <w:szCs w:val="21"/>
          <w:lang w:val="en-US" w:eastAsia="zh-CN"/>
        </w:rPr>
        <w:t xml:space="preserve"> proposed to introduce a specific solution for such DCR message transmission. However, from our perspective, there is no need of doing so.</w:t>
      </w:r>
      <w:r w:rsidR="00252589">
        <w:rPr>
          <w:rFonts w:ascii="Times New Roman" w:eastAsia="宋体" w:hAnsi="Times New Roman" w:cs="Times New Roman"/>
          <w:kern w:val="2"/>
          <w:sz w:val="21"/>
          <w:szCs w:val="22"/>
          <w:lang w:val="en-US" w:eastAsia="zh-CN"/>
        </w:rPr>
        <w:t xml:space="preserve"> T</w:t>
      </w:r>
      <w:r w:rsidR="00513FA2">
        <w:rPr>
          <w:rFonts w:ascii="Times New Roman" w:eastAsia="宋体" w:hAnsi="Times New Roman" w:cs="Times New Roman"/>
          <w:kern w:val="2"/>
          <w:sz w:val="21"/>
          <w:szCs w:val="22"/>
          <w:lang w:val="en-US" w:eastAsia="zh-CN"/>
        </w:rPr>
        <w:t xml:space="preserve">he DCR message can be sent via broadcast or unicast manner </w:t>
      </w:r>
      <w:r w:rsidR="00410C4E">
        <w:rPr>
          <w:rFonts w:ascii="Times New Roman" w:eastAsia="宋体" w:hAnsi="Times New Roman" w:cs="Times New Roman"/>
          <w:kern w:val="2"/>
          <w:sz w:val="21"/>
          <w:szCs w:val="22"/>
          <w:lang w:val="en-US" w:eastAsia="zh-CN"/>
        </w:rPr>
        <w:t xml:space="preserve">according to </w:t>
      </w:r>
      <w:r w:rsidR="00513FA2">
        <w:rPr>
          <w:rFonts w:ascii="Times New Roman" w:eastAsia="宋体" w:hAnsi="Times New Roman" w:cs="Times New Roman"/>
          <w:kern w:val="2"/>
          <w:sz w:val="21"/>
          <w:szCs w:val="22"/>
          <w:lang w:val="en-US" w:eastAsia="zh-CN"/>
        </w:rPr>
        <w:t>[</w:t>
      </w:r>
      <w:r w:rsidR="00CE0795">
        <w:rPr>
          <w:rFonts w:ascii="Times New Roman" w:eastAsia="宋体" w:hAnsi="Times New Roman" w:cs="Times New Roman"/>
          <w:kern w:val="2"/>
          <w:sz w:val="21"/>
          <w:szCs w:val="22"/>
          <w:lang w:val="en-US" w:eastAsia="zh-CN"/>
        </w:rPr>
        <w:t>3</w:t>
      </w:r>
      <w:r w:rsidR="00513FA2">
        <w:rPr>
          <w:rFonts w:ascii="Times New Roman" w:eastAsia="宋体" w:hAnsi="Times New Roman" w:cs="Times New Roman" w:hint="eastAsia"/>
          <w:kern w:val="2"/>
          <w:sz w:val="21"/>
          <w:szCs w:val="22"/>
          <w:lang w:val="en-US" w:eastAsia="zh-CN"/>
        </w:rPr>
        <w:t>]</w:t>
      </w:r>
      <w:r w:rsidR="00513FA2">
        <w:rPr>
          <w:rFonts w:ascii="Times New Roman" w:eastAsia="宋体" w:hAnsi="Times New Roman" w:cs="Times New Roman"/>
          <w:kern w:val="2"/>
          <w:sz w:val="21"/>
          <w:szCs w:val="22"/>
          <w:lang w:val="en-US" w:eastAsia="zh-CN"/>
        </w:rPr>
        <w:t xml:space="preserve">. </w:t>
      </w:r>
      <w:r w:rsidR="00252589">
        <w:rPr>
          <w:rFonts w:ascii="Times New Roman" w:eastAsia="宋体" w:hAnsi="Times New Roman" w:cs="Times New Roman"/>
          <w:kern w:val="2"/>
          <w:sz w:val="21"/>
          <w:szCs w:val="22"/>
          <w:lang w:val="en-US" w:eastAsia="zh-CN"/>
        </w:rPr>
        <w:t xml:space="preserve">Nevertheless, </w:t>
      </w:r>
      <w:r w:rsidR="00410C4E">
        <w:rPr>
          <w:rFonts w:ascii="Times New Roman" w:eastAsia="宋体" w:hAnsi="Times New Roman" w:cs="Times New Roman"/>
          <w:sz w:val="21"/>
          <w:szCs w:val="21"/>
          <w:lang w:val="en-US" w:eastAsia="zh-CN"/>
        </w:rPr>
        <w:t>with</w:t>
      </w:r>
      <w:r w:rsidR="00410C4E" w:rsidRPr="00EB7FD9">
        <w:rPr>
          <w:rFonts w:ascii="Times New Roman" w:eastAsia="宋体" w:hAnsi="Times New Roman" w:cs="Times New Roman"/>
          <w:sz w:val="21"/>
          <w:szCs w:val="21"/>
          <w:lang w:val="en-US" w:eastAsia="zh-CN"/>
        </w:rPr>
        <w:t xml:space="preserve"> </w:t>
      </w:r>
      <w:r w:rsidR="00252589">
        <w:rPr>
          <w:rFonts w:ascii="Times New Roman" w:eastAsia="宋体" w:hAnsi="Times New Roman" w:cs="Times New Roman"/>
          <w:sz w:val="21"/>
          <w:szCs w:val="21"/>
          <w:lang w:val="en-US" w:eastAsia="zh-CN"/>
        </w:rPr>
        <w:t>t</w:t>
      </w:r>
      <w:r w:rsidR="00252589" w:rsidRPr="00EB7FD9">
        <w:rPr>
          <w:rFonts w:ascii="Times New Roman" w:eastAsia="宋体" w:hAnsi="Times New Roman" w:cs="Times New Roman"/>
          <w:sz w:val="21"/>
          <w:szCs w:val="21"/>
          <w:lang w:val="en-US" w:eastAsia="zh-CN"/>
        </w:rPr>
        <w:t xml:space="preserve">he DCR message </w:t>
      </w:r>
      <w:r w:rsidR="00410C4E">
        <w:rPr>
          <w:rFonts w:ascii="Times New Roman" w:eastAsia="宋体" w:hAnsi="Times New Roman" w:cs="Times New Roman"/>
          <w:sz w:val="21"/>
          <w:szCs w:val="21"/>
          <w:lang w:val="en-US" w:eastAsia="zh-CN"/>
        </w:rPr>
        <w:t>being</w:t>
      </w:r>
      <w:r w:rsidR="00410C4E" w:rsidRPr="00EB7FD9">
        <w:rPr>
          <w:rFonts w:ascii="Times New Roman" w:eastAsia="宋体" w:hAnsi="Times New Roman" w:cs="Times New Roman"/>
          <w:sz w:val="21"/>
          <w:szCs w:val="21"/>
          <w:lang w:val="en-US" w:eastAsia="zh-CN"/>
        </w:rPr>
        <w:t xml:space="preserve"> </w:t>
      </w:r>
      <w:r w:rsidR="00252589" w:rsidRPr="00EB7FD9">
        <w:rPr>
          <w:rFonts w:ascii="Times New Roman" w:eastAsia="宋体" w:hAnsi="Times New Roman" w:cs="Times New Roman"/>
          <w:sz w:val="21"/>
          <w:szCs w:val="21"/>
          <w:lang w:val="en-US" w:eastAsia="zh-CN"/>
        </w:rPr>
        <w:t>the first message before the establishment of a PC5 RRC connection, it is in nature transferred in the AS via a broadcast way</w:t>
      </w:r>
      <w:r w:rsidR="00252589">
        <w:rPr>
          <w:rFonts w:ascii="Times New Roman" w:eastAsia="宋体" w:hAnsi="Times New Roman" w:cs="Times New Roman"/>
          <w:sz w:val="21"/>
          <w:szCs w:val="21"/>
          <w:lang w:val="en-US" w:eastAsia="zh-CN"/>
        </w:rPr>
        <w:t xml:space="preserve">, </w:t>
      </w:r>
      <w:r w:rsidR="00252589" w:rsidRPr="00EB7FD9">
        <w:rPr>
          <w:rFonts w:ascii="Times New Roman" w:eastAsia="宋体" w:hAnsi="Times New Roman" w:cs="Times New Roman"/>
          <w:sz w:val="21"/>
          <w:szCs w:val="21"/>
          <w:lang w:val="en-US" w:eastAsia="zh-CN"/>
        </w:rPr>
        <w:t xml:space="preserve">even </w:t>
      </w:r>
      <w:r w:rsidR="00CB442D">
        <w:rPr>
          <w:rFonts w:ascii="Times New Roman" w:eastAsia="宋体" w:hAnsi="Times New Roman" w:cs="Times New Roman"/>
          <w:sz w:val="21"/>
          <w:szCs w:val="21"/>
          <w:lang w:val="en-US" w:eastAsia="zh-CN"/>
        </w:rPr>
        <w:t xml:space="preserve">in the case where it uses </w:t>
      </w:r>
      <w:r w:rsidR="00252589" w:rsidRPr="00EB7FD9">
        <w:rPr>
          <w:rFonts w:ascii="Times New Roman" w:eastAsia="宋体" w:hAnsi="Times New Roman" w:cs="Times New Roman"/>
          <w:sz w:val="21"/>
          <w:szCs w:val="21"/>
          <w:lang w:val="en-US" w:eastAsia="zh-CN"/>
        </w:rPr>
        <w:t>the target UE’s ID</w:t>
      </w:r>
      <w:r w:rsidR="00D07D53">
        <w:rPr>
          <w:rFonts w:ascii="Times New Roman" w:eastAsia="宋体" w:hAnsi="Times New Roman" w:cs="Times New Roman"/>
          <w:sz w:val="21"/>
          <w:szCs w:val="21"/>
          <w:lang w:val="en-US" w:eastAsia="zh-CN"/>
        </w:rPr>
        <w:t>, because a UE has no perception on whether/when there will be a DCR message received from any other nearby UE(s) seeking for PC5 RRC connection establishment with it</w:t>
      </w:r>
      <w:r w:rsidR="00252589">
        <w:rPr>
          <w:rFonts w:ascii="Times New Roman" w:eastAsia="宋体" w:hAnsi="Times New Roman" w:cs="Times New Roman"/>
          <w:sz w:val="21"/>
          <w:szCs w:val="21"/>
          <w:lang w:val="en-US" w:eastAsia="zh-CN"/>
        </w:rPr>
        <w:t xml:space="preserve">. </w:t>
      </w:r>
      <w:r w:rsidR="00D07D53">
        <w:rPr>
          <w:rFonts w:ascii="Times New Roman" w:eastAsia="宋体" w:hAnsi="Times New Roman" w:cs="Times New Roman"/>
          <w:sz w:val="21"/>
          <w:szCs w:val="21"/>
          <w:lang w:val="en-US" w:eastAsia="zh-CN"/>
        </w:rPr>
        <w:t xml:space="preserve">Also, </w:t>
      </w:r>
      <w:r w:rsidR="00D07D53" w:rsidRPr="00D07D53">
        <w:rPr>
          <w:rFonts w:ascii="Times New Roman" w:eastAsia="宋体" w:hAnsi="Times New Roman" w:cs="Times New Roman"/>
          <w:sz w:val="21"/>
          <w:szCs w:val="21"/>
          <w:lang w:val="en-US" w:eastAsia="zh-CN"/>
        </w:rPr>
        <w:t>the D</w:t>
      </w:r>
      <w:r w:rsidR="002C584F">
        <w:rPr>
          <w:rFonts w:ascii="Times New Roman" w:eastAsia="宋体" w:hAnsi="Times New Roman" w:cs="Times New Roman" w:hint="eastAsia"/>
          <w:sz w:val="21"/>
          <w:szCs w:val="21"/>
          <w:lang w:val="en-US" w:eastAsia="zh-CN"/>
        </w:rPr>
        <w:t>CR</w:t>
      </w:r>
      <w:r w:rsidR="00D07D53" w:rsidRPr="00D07D53">
        <w:rPr>
          <w:rFonts w:ascii="Times New Roman" w:eastAsia="宋体" w:hAnsi="Times New Roman" w:cs="Times New Roman"/>
          <w:sz w:val="21"/>
          <w:szCs w:val="21"/>
          <w:lang w:val="en-US" w:eastAsia="zh-CN"/>
        </w:rPr>
        <w:t xml:space="preserve"> message is transmitted before the </w:t>
      </w:r>
      <w:r w:rsidR="004B2C2D" w:rsidRPr="00D07D53">
        <w:rPr>
          <w:rFonts w:ascii="Times New Roman" w:eastAsia="宋体" w:hAnsi="Times New Roman" w:cs="Times New Roman"/>
          <w:sz w:val="21"/>
          <w:szCs w:val="21"/>
          <w:lang w:val="en-US" w:eastAsia="zh-CN"/>
        </w:rPr>
        <w:t>establishment</w:t>
      </w:r>
      <w:r w:rsidR="00D07D53" w:rsidRPr="00D07D53">
        <w:rPr>
          <w:rFonts w:ascii="Times New Roman" w:eastAsia="宋体" w:hAnsi="Times New Roman" w:cs="Times New Roman"/>
          <w:sz w:val="21"/>
          <w:szCs w:val="21"/>
          <w:lang w:val="en-US" w:eastAsia="zh-CN"/>
        </w:rPr>
        <w:t xml:space="preserve"> of a PC5 RRC connection</w:t>
      </w:r>
      <w:r w:rsidR="00D07D53">
        <w:rPr>
          <w:rFonts w:ascii="Times New Roman" w:eastAsia="宋体" w:hAnsi="Times New Roman" w:cs="Times New Roman"/>
          <w:sz w:val="21"/>
          <w:szCs w:val="21"/>
          <w:lang w:val="en-US" w:eastAsia="zh-CN"/>
        </w:rPr>
        <w:t xml:space="preserve">, </w:t>
      </w:r>
      <w:r w:rsidR="00D07D53" w:rsidRPr="00D07D53">
        <w:rPr>
          <w:rFonts w:ascii="Times New Roman" w:eastAsia="宋体" w:hAnsi="Times New Roman" w:cs="Times New Roman"/>
          <w:sz w:val="21"/>
          <w:szCs w:val="21"/>
          <w:lang w:val="en-US" w:eastAsia="zh-CN"/>
        </w:rPr>
        <w:t xml:space="preserve">thus </w:t>
      </w:r>
      <w:r w:rsidR="00D07D53">
        <w:rPr>
          <w:rFonts w:ascii="Times New Roman" w:eastAsia="宋体" w:hAnsi="Times New Roman" w:cs="Times New Roman"/>
          <w:sz w:val="21"/>
          <w:szCs w:val="21"/>
          <w:lang w:val="en-US" w:eastAsia="zh-CN"/>
        </w:rPr>
        <w:t xml:space="preserve">impossibly </w:t>
      </w:r>
      <w:r w:rsidR="00D07D53" w:rsidRPr="00D07D53">
        <w:rPr>
          <w:rFonts w:ascii="Times New Roman" w:eastAsia="宋体" w:hAnsi="Times New Roman" w:cs="Times New Roman"/>
          <w:sz w:val="21"/>
          <w:szCs w:val="21"/>
          <w:lang w:val="en-US" w:eastAsia="zh-CN"/>
        </w:rPr>
        <w:t>us</w:t>
      </w:r>
      <w:r w:rsidR="00D07D53">
        <w:rPr>
          <w:rFonts w:ascii="Times New Roman" w:eastAsia="宋体" w:hAnsi="Times New Roman" w:cs="Times New Roman"/>
          <w:sz w:val="21"/>
          <w:szCs w:val="21"/>
          <w:lang w:val="en-US" w:eastAsia="zh-CN"/>
        </w:rPr>
        <w:t>ing</w:t>
      </w:r>
      <w:r w:rsidR="00D07D53" w:rsidRPr="00D07D53">
        <w:rPr>
          <w:rFonts w:ascii="Times New Roman" w:eastAsia="宋体" w:hAnsi="Times New Roman" w:cs="Times New Roman"/>
          <w:sz w:val="21"/>
          <w:szCs w:val="21"/>
          <w:lang w:val="en-US" w:eastAsia="zh-CN"/>
        </w:rPr>
        <w:t xml:space="preserve"> the dedicated SL configurations exchanged by PC5 RRC message</w:t>
      </w:r>
      <w:r w:rsidR="00D07D53">
        <w:rPr>
          <w:rFonts w:ascii="Times New Roman" w:eastAsia="宋体" w:hAnsi="Times New Roman" w:cs="Times New Roman"/>
          <w:sz w:val="21"/>
          <w:szCs w:val="21"/>
          <w:lang w:val="en-US" w:eastAsia="zh-CN"/>
        </w:rPr>
        <w:t xml:space="preserve"> as SL unicast data transmissions</w:t>
      </w:r>
      <w:r w:rsidR="00D07D53" w:rsidRPr="00D07D53">
        <w:rPr>
          <w:rFonts w:ascii="Times New Roman" w:eastAsia="宋体" w:hAnsi="Times New Roman" w:cs="Times New Roman"/>
          <w:sz w:val="21"/>
          <w:szCs w:val="21"/>
          <w:lang w:val="en-US" w:eastAsia="zh-CN"/>
        </w:rPr>
        <w:t xml:space="preserve">. </w:t>
      </w:r>
      <w:r w:rsidR="00D07D53">
        <w:rPr>
          <w:rFonts w:ascii="Times New Roman" w:eastAsia="宋体" w:hAnsi="Times New Roman" w:cs="Times New Roman"/>
          <w:kern w:val="2"/>
          <w:sz w:val="21"/>
          <w:szCs w:val="22"/>
          <w:lang w:val="en-US" w:eastAsia="zh-CN"/>
        </w:rPr>
        <w:t xml:space="preserve">As </w:t>
      </w:r>
      <w:r w:rsidR="00B051D8">
        <w:rPr>
          <w:rFonts w:ascii="Times New Roman" w:eastAsia="宋体" w:hAnsi="Times New Roman" w:cs="Times New Roman"/>
          <w:kern w:val="2"/>
          <w:sz w:val="21"/>
          <w:szCs w:val="22"/>
          <w:lang w:val="en-US" w:eastAsia="zh-CN"/>
        </w:rPr>
        <w:t xml:space="preserve">the sidelink DRX configuration </w:t>
      </w:r>
      <w:r w:rsidR="00CB442D">
        <w:rPr>
          <w:rFonts w:ascii="Times New Roman" w:eastAsia="宋体" w:hAnsi="Times New Roman" w:cs="Times New Roman"/>
          <w:kern w:val="2"/>
          <w:sz w:val="21"/>
          <w:szCs w:val="22"/>
          <w:lang w:val="en-US" w:eastAsia="zh-CN"/>
        </w:rPr>
        <w:t xml:space="preserve">is </w:t>
      </w:r>
      <w:r w:rsidR="00B051D8">
        <w:rPr>
          <w:rFonts w:ascii="Times New Roman" w:eastAsia="宋体" w:hAnsi="Times New Roman" w:cs="Times New Roman"/>
          <w:kern w:val="2"/>
          <w:sz w:val="21"/>
          <w:szCs w:val="22"/>
          <w:lang w:val="en-US" w:eastAsia="zh-CN"/>
        </w:rPr>
        <w:t>coordinated via PC5-RRC signaling for unicast</w:t>
      </w:r>
      <w:r w:rsidR="00CB442D">
        <w:rPr>
          <w:rFonts w:ascii="Times New Roman" w:eastAsia="宋体" w:hAnsi="Times New Roman" w:cs="Times New Roman"/>
          <w:kern w:val="2"/>
          <w:sz w:val="21"/>
          <w:szCs w:val="22"/>
          <w:lang w:val="en-US" w:eastAsia="zh-CN"/>
        </w:rPr>
        <w:t xml:space="preserve"> after </w:t>
      </w:r>
      <w:r w:rsidR="00D07D53">
        <w:rPr>
          <w:rFonts w:ascii="Times New Roman" w:eastAsia="宋体" w:hAnsi="Times New Roman" w:cs="Times New Roman"/>
          <w:kern w:val="2"/>
          <w:sz w:val="21"/>
          <w:szCs w:val="22"/>
          <w:lang w:val="en-US" w:eastAsia="zh-CN"/>
        </w:rPr>
        <w:t xml:space="preserve">the corresponding </w:t>
      </w:r>
      <w:r w:rsidR="00CB442D">
        <w:rPr>
          <w:rFonts w:ascii="Times New Roman" w:eastAsia="宋体" w:hAnsi="Times New Roman" w:cs="Times New Roman"/>
          <w:kern w:val="2"/>
          <w:sz w:val="21"/>
          <w:szCs w:val="22"/>
          <w:lang w:val="en-US" w:eastAsia="zh-CN"/>
        </w:rPr>
        <w:t>PC5 RRC connection is already there</w:t>
      </w:r>
      <w:r w:rsidR="00B051D8">
        <w:rPr>
          <w:rFonts w:ascii="Times New Roman" w:eastAsia="宋体" w:hAnsi="Times New Roman" w:cs="Times New Roman"/>
          <w:kern w:val="2"/>
          <w:sz w:val="21"/>
          <w:szCs w:val="22"/>
          <w:lang w:val="en-US" w:eastAsia="zh-CN"/>
        </w:rPr>
        <w:t xml:space="preserve">, the DCR message </w:t>
      </w:r>
      <w:r w:rsidR="00CB442D">
        <w:rPr>
          <w:rFonts w:ascii="Times New Roman" w:eastAsia="宋体" w:hAnsi="Times New Roman" w:cs="Times New Roman"/>
          <w:kern w:val="2"/>
          <w:sz w:val="21"/>
          <w:szCs w:val="22"/>
          <w:lang w:val="en-US" w:eastAsia="zh-CN"/>
        </w:rPr>
        <w:t>can only be</w:t>
      </w:r>
      <w:r w:rsidR="00B051D8">
        <w:rPr>
          <w:rFonts w:ascii="Times New Roman" w:eastAsia="宋体" w:hAnsi="Times New Roman" w:cs="Times New Roman"/>
          <w:kern w:val="2"/>
          <w:sz w:val="21"/>
          <w:szCs w:val="22"/>
          <w:lang w:val="en-US" w:eastAsia="zh-CN"/>
        </w:rPr>
        <w:t xml:space="preserve"> sent out before sidelink DRX coordination</w:t>
      </w:r>
      <w:r w:rsidR="00410C4E">
        <w:rPr>
          <w:rFonts w:ascii="Times New Roman" w:eastAsia="宋体" w:hAnsi="Times New Roman" w:cs="Times New Roman"/>
          <w:kern w:val="2"/>
          <w:sz w:val="21"/>
          <w:szCs w:val="22"/>
          <w:lang w:val="en-US" w:eastAsia="zh-CN"/>
        </w:rPr>
        <w:t xml:space="preserve"> between the peer UEs</w:t>
      </w:r>
      <w:r w:rsidR="00B051D8">
        <w:rPr>
          <w:rFonts w:ascii="Times New Roman" w:eastAsia="宋体" w:hAnsi="Times New Roman" w:cs="Times New Roman"/>
          <w:kern w:val="2"/>
          <w:sz w:val="21"/>
          <w:szCs w:val="22"/>
          <w:lang w:val="en-US" w:eastAsia="zh-CN"/>
        </w:rPr>
        <w:t xml:space="preserve">. </w:t>
      </w:r>
    </w:p>
    <w:p w14:paraId="18EE8EB6" w14:textId="24A28E2B" w:rsidR="008D73E8" w:rsidRDefault="00CB442D" w:rsidP="005F15F7">
      <w:pPr>
        <w:widowControl w:val="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To this end, a</w:t>
      </w:r>
      <w:r w:rsidR="00B051D8">
        <w:rPr>
          <w:rFonts w:ascii="Times New Roman" w:eastAsia="宋体" w:hAnsi="Times New Roman" w:cs="Times New Roman"/>
          <w:kern w:val="2"/>
          <w:sz w:val="21"/>
          <w:szCs w:val="22"/>
          <w:lang w:val="en-US" w:eastAsia="zh-CN"/>
        </w:rPr>
        <w:t xml:space="preserve"> direct solution </w:t>
      </w:r>
      <w:r>
        <w:rPr>
          <w:rFonts w:ascii="Times New Roman" w:eastAsia="宋体" w:hAnsi="Times New Roman" w:cs="Times New Roman"/>
          <w:kern w:val="2"/>
          <w:sz w:val="21"/>
          <w:szCs w:val="22"/>
          <w:lang w:val="en-US" w:eastAsia="zh-CN"/>
        </w:rPr>
        <w:t xml:space="preserve">is to categorize DRX handling for DCR message into the DRX </w:t>
      </w:r>
      <w:r w:rsidR="004B60A8">
        <w:rPr>
          <w:rFonts w:ascii="Times New Roman" w:eastAsia="宋体" w:hAnsi="Times New Roman" w:cs="Times New Roman"/>
          <w:kern w:val="2"/>
          <w:sz w:val="21"/>
          <w:szCs w:val="22"/>
          <w:lang w:val="en-US" w:eastAsia="zh-CN"/>
        </w:rPr>
        <w:t>design</w:t>
      </w:r>
      <w:r>
        <w:rPr>
          <w:rFonts w:ascii="Times New Roman" w:eastAsia="宋体" w:hAnsi="Times New Roman" w:cs="Times New Roman"/>
          <w:kern w:val="2"/>
          <w:sz w:val="21"/>
          <w:szCs w:val="22"/>
          <w:lang w:val="en-US" w:eastAsia="zh-CN"/>
        </w:rPr>
        <w:t xml:space="preserve"> for SL broadcast</w:t>
      </w:r>
      <w:r w:rsidR="00B051D8">
        <w:rPr>
          <w:rFonts w:ascii="Times New Roman" w:eastAsia="宋体" w:hAnsi="Times New Roman" w:cs="Times New Roman"/>
          <w:kern w:val="2"/>
          <w:sz w:val="21"/>
          <w:szCs w:val="22"/>
          <w:lang w:val="en-US" w:eastAsia="zh-CN"/>
        </w:rPr>
        <w:t>.</w:t>
      </w:r>
      <w:r>
        <w:rPr>
          <w:rFonts w:ascii="Times New Roman" w:eastAsia="宋体" w:hAnsi="Times New Roman" w:cs="Times New Roman"/>
          <w:kern w:val="2"/>
          <w:sz w:val="21"/>
          <w:szCs w:val="22"/>
          <w:lang w:val="en-US" w:eastAsia="zh-CN"/>
        </w:rPr>
        <w:t xml:space="preserve"> </w:t>
      </w:r>
      <w:r w:rsidR="004B60A8">
        <w:rPr>
          <w:rFonts w:ascii="Times New Roman" w:eastAsia="宋体" w:hAnsi="Times New Roman" w:cs="Times New Roman"/>
          <w:kern w:val="2"/>
          <w:sz w:val="21"/>
          <w:szCs w:val="22"/>
          <w:lang w:val="en-US" w:eastAsia="zh-CN"/>
        </w:rPr>
        <w:t xml:space="preserve">That is, we use the SL broadcast DRX to also treat DCR transmission and reception, and on top of this, </w:t>
      </w:r>
      <w:r w:rsidR="00AA0B86">
        <w:rPr>
          <w:rFonts w:ascii="Times New Roman" w:eastAsia="宋体" w:hAnsi="Times New Roman" w:cs="Times New Roman"/>
          <w:kern w:val="2"/>
          <w:sz w:val="21"/>
          <w:szCs w:val="22"/>
          <w:lang w:val="en-US" w:eastAsia="zh-CN"/>
        </w:rPr>
        <w:t>RAN2</w:t>
      </w:r>
      <w:r w:rsidR="004B60A8">
        <w:rPr>
          <w:rFonts w:ascii="Times New Roman" w:eastAsia="宋体" w:hAnsi="Times New Roman" w:cs="Times New Roman"/>
          <w:kern w:val="2"/>
          <w:sz w:val="21"/>
          <w:szCs w:val="22"/>
          <w:lang w:val="en-US" w:eastAsia="zh-CN"/>
        </w:rPr>
        <w:t xml:space="preserve"> can further discuss whether </w:t>
      </w:r>
      <w:r w:rsidR="00514B4A">
        <w:rPr>
          <w:rFonts w:ascii="Times New Roman" w:eastAsia="宋体" w:hAnsi="Times New Roman" w:cs="Times New Roman"/>
          <w:kern w:val="2"/>
          <w:sz w:val="21"/>
          <w:szCs w:val="22"/>
          <w:lang w:val="en-US" w:eastAsia="zh-CN"/>
        </w:rPr>
        <w:t>any</w:t>
      </w:r>
      <w:r w:rsidR="004B60A8">
        <w:rPr>
          <w:rFonts w:ascii="Times New Roman" w:eastAsia="宋体" w:hAnsi="Times New Roman" w:cs="Times New Roman"/>
          <w:kern w:val="2"/>
          <w:sz w:val="21"/>
          <w:szCs w:val="22"/>
          <w:lang w:val="en-US" w:eastAsia="zh-CN"/>
        </w:rPr>
        <w:t xml:space="preserve"> DCR-specific </w:t>
      </w:r>
      <w:r w:rsidR="00AA0B86">
        <w:rPr>
          <w:rFonts w:ascii="Times New Roman" w:eastAsia="宋体" w:hAnsi="Times New Roman" w:cs="Times New Roman"/>
          <w:kern w:val="2"/>
          <w:sz w:val="21"/>
          <w:szCs w:val="22"/>
          <w:lang w:val="en-US" w:eastAsia="zh-CN"/>
        </w:rPr>
        <w:t>issues</w:t>
      </w:r>
      <w:r w:rsidR="004B60A8">
        <w:rPr>
          <w:rFonts w:ascii="Times New Roman" w:eastAsia="宋体" w:hAnsi="Times New Roman" w:cs="Times New Roman"/>
          <w:kern w:val="2"/>
          <w:sz w:val="21"/>
          <w:szCs w:val="22"/>
          <w:lang w:val="en-US" w:eastAsia="zh-CN"/>
        </w:rPr>
        <w:t xml:space="preserve"> need to be additionally addressed</w:t>
      </w:r>
      <w:r w:rsidR="00BA74DD">
        <w:rPr>
          <w:rFonts w:ascii="Times New Roman" w:eastAsia="宋体" w:hAnsi="Times New Roman" w:cs="Times New Roman"/>
          <w:kern w:val="2"/>
          <w:sz w:val="21"/>
          <w:szCs w:val="22"/>
          <w:lang w:val="en-US" w:eastAsia="zh-CN"/>
        </w:rPr>
        <w:t xml:space="preserve"> (e.g. difference between PC5-S </w:t>
      </w:r>
      <w:r w:rsidR="00061C70">
        <w:rPr>
          <w:rFonts w:ascii="Times New Roman" w:eastAsia="宋体" w:hAnsi="Times New Roman" w:cs="Times New Roman"/>
          <w:kern w:val="2"/>
          <w:sz w:val="21"/>
          <w:szCs w:val="22"/>
          <w:lang w:val="en-US" w:eastAsia="zh-CN"/>
        </w:rPr>
        <w:t>signaling and UP data transfer)</w:t>
      </w:r>
      <w:r w:rsidR="004B60A8">
        <w:rPr>
          <w:rFonts w:ascii="Times New Roman" w:eastAsia="宋体" w:hAnsi="Times New Roman" w:cs="Times New Roman"/>
          <w:kern w:val="2"/>
          <w:sz w:val="21"/>
          <w:szCs w:val="22"/>
          <w:lang w:val="en-US" w:eastAsia="zh-CN"/>
        </w:rPr>
        <w:t xml:space="preserve">. </w:t>
      </w:r>
      <w:r w:rsidR="00061C70">
        <w:rPr>
          <w:rFonts w:ascii="Times New Roman" w:eastAsia="宋体" w:hAnsi="Times New Roman" w:cs="Times New Roman"/>
          <w:kern w:val="2"/>
          <w:sz w:val="21"/>
          <w:szCs w:val="22"/>
          <w:lang w:val="en-US" w:eastAsia="zh-CN"/>
        </w:rPr>
        <w:t>Taking an example, if default DRX configuration is supported for SL broadcast, we can use default SL broadcast DRX configuration for DCR message transfer.</w:t>
      </w:r>
    </w:p>
    <w:p w14:paraId="5B89B9FE" w14:textId="187D6172" w:rsidR="00B051D8" w:rsidRDefault="00B051D8" w:rsidP="005F15F7">
      <w:pPr>
        <w:widowControl w:val="0"/>
        <w:jc w:val="both"/>
        <w:rPr>
          <w:rFonts w:ascii="Times New Roman" w:eastAsia="宋体" w:hAnsi="Times New Roman" w:cs="Times New Roman"/>
          <w:b/>
          <w:kern w:val="2"/>
          <w:sz w:val="21"/>
          <w:szCs w:val="21"/>
          <w:lang w:val="en-US" w:eastAsia="zh-CN"/>
        </w:rPr>
      </w:pPr>
      <w:r w:rsidRPr="008D73E8">
        <w:rPr>
          <w:rFonts w:ascii="Times New Roman" w:eastAsia="宋体" w:hAnsi="Times New Roman" w:cs="Times New Roman"/>
          <w:b/>
          <w:kern w:val="2"/>
          <w:sz w:val="21"/>
          <w:szCs w:val="21"/>
          <w:lang w:val="en-US" w:eastAsia="zh-CN"/>
        </w:rPr>
        <w:t xml:space="preserve">Proposal </w:t>
      </w:r>
      <w:r w:rsidR="00DB1D81">
        <w:rPr>
          <w:rFonts w:ascii="Times New Roman" w:eastAsia="宋体" w:hAnsi="Times New Roman" w:cs="Times New Roman"/>
          <w:b/>
          <w:kern w:val="2"/>
          <w:sz w:val="21"/>
          <w:szCs w:val="21"/>
          <w:lang w:val="en-US" w:eastAsia="zh-CN"/>
        </w:rPr>
        <w:t>10</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A</w:t>
      </w:r>
      <w:r w:rsidRPr="00B051D8">
        <w:rPr>
          <w:rFonts w:ascii="Times New Roman" w:eastAsia="宋体" w:hAnsi="Times New Roman" w:cs="Times New Roman"/>
          <w:b/>
          <w:kern w:val="2"/>
          <w:sz w:val="21"/>
          <w:szCs w:val="21"/>
          <w:lang w:val="en-US" w:eastAsia="zh-CN"/>
        </w:rPr>
        <w:t xml:space="preserve">pply </w:t>
      </w:r>
      <w:r w:rsidR="004B60A8">
        <w:rPr>
          <w:rFonts w:ascii="Times New Roman" w:eastAsia="宋体" w:hAnsi="Times New Roman" w:cs="Times New Roman"/>
          <w:b/>
          <w:kern w:val="2"/>
          <w:sz w:val="21"/>
          <w:szCs w:val="21"/>
          <w:lang w:val="en-US" w:eastAsia="zh-CN"/>
        </w:rPr>
        <w:t>SL</w:t>
      </w:r>
      <w:r w:rsidRPr="00B051D8">
        <w:rPr>
          <w:rFonts w:ascii="Times New Roman" w:eastAsia="宋体" w:hAnsi="Times New Roman" w:cs="Times New Roman"/>
          <w:b/>
          <w:kern w:val="2"/>
          <w:sz w:val="21"/>
          <w:szCs w:val="21"/>
          <w:lang w:val="en-US" w:eastAsia="zh-CN"/>
        </w:rPr>
        <w:t xml:space="preserve"> broadcast DRX mechanism for D</w:t>
      </w:r>
      <w:r w:rsidR="000768C5">
        <w:rPr>
          <w:rFonts w:ascii="Times New Roman" w:eastAsia="宋体" w:hAnsi="Times New Roman" w:cs="Times New Roman"/>
          <w:b/>
          <w:kern w:val="2"/>
          <w:sz w:val="21"/>
          <w:szCs w:val="21"/>
          <w:lang w:val="en-US" w:eastAsia="zh-CN"/>
        </w:rPr>
        <w:t>CR</w:t>
      </w:r>
      <w:r w:rsidRPr="00B051D8">
        <w:rPr>
          <w:rFonts w:ascii="Times New Roman" w:eastAsia="宋体" w:hAnsi="Times New Roman" w:cs="Times New Roman"/>
          <w:b/>
          <w:kern w:val="2"/>
          <w:sz w:val="21"/>
          <w:szCs w:val="21"/>
          <w:lang w:val="en-US" w:eastAsia="zh-CN"/>
        </w:rPr>
        <w:t xml:space="preserve"> message</w:t>
      </w:r>
      <w:r w:rsidR="004B60A8">
        <w:rPr>
          <w:rFonts w:ascii="Times New Roman" w:eastAsia="宋体" w:hAnsi="Times New Roman" w:cs="Times New Roman"/>
          <w:b/>
          <w:kern w:val="2"/>
          <w:sz w:val="21"/>
          <w:szCs w:val="21"/>
          <w:lang w:val="en-US" w:eastAsia="zh-CN"/>
        </w:rPr>
        <w:t xml:space="preserve"> transfer. FFS whether </w:t>
      </w:r>
      <w:r w:rsidR="00514B4A">
        <w:rPr>
          <w:rFonts w:ascii="Times New Roman" w:eastAsia="宋体" w:hAnsi="Times New Roman" w:cs="Times New Roman"/>
          <w:b/>
          <w:kern w:val="2"/>
          <w:sz w:val="21"/>
          <w:szCs w:val="21"/>
          <w:lang w:val="en-US" w:eastAsia="zh-CN"/>
        </w:rPr>
        <w:t>any</w:t>
      </w:r>
      <w:r w:rsidR="004B60A8">
        <w:rPr>
          <w:rFonts w:ascii="Times New Roman" w:eastAsia="宋体" w:hAnsi="Times New Roman" w:cs="Times New Roman"/>
          <w:b/>
          <w:kern w:val="2"/>
          <w:sz w:val="21"/>
          <w:szCs w:val="21"/>
          <w:lang w:val="en-US" w:eastAsia="zh-CN"/>
        </w:rPr>
        <w:t xml:space="preserve"> additional DCR-specific issue needs to be addressed under the SL broadcast DRX framework.</w:t>
      </w:r>
    </w:p>
    <w:p w14:paraId="01FA466E" w14:textId="4BBB69F1" w:rsidR="00D36073" w:rsidRDefault="00D07D53" w:rsidP="005F15F7">
      <w:pPr>
        <w:widowControl w:val="0"/>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kern w:val="2"/>
          <w:sz w:val="21"/>
          <w:szCs w:val="22"/>
          <w:lang w:val="en-US" w:eastAsia="zh-CN"/>
        </w:rPr>
        <w:t xml:space="preserve">There are </w:t>
      </w:r>
      <w:r w:rsidR="003F13E1">
        <w:rPr>
          <w:rFonts w:ascii="Times New Roman" w:eastAsia="宋体" w:hAnsi="Times New Roman" w:cs="Times New Roman"/>
          <w:kern w:val="2"/>
          <w:sz w:val="21"/>
          <w:szCs w:val="22"/>
          <w:lang w:val="en-US" w:eastAsia="zh-CN"/>
        </w:rPr>
        <w:t xml:space="preserve">also </w:t>
      </w:r>
      <w:r>
        <w:rPr>
          <w:rFonts w:ascii="Times New Roman" w:eastAsia="宋体" w:hAnsi="Times New Roman" w:cs="Times New Roman"/>
          <w:kern w:val="2"/>
          <w:sz w:val="21"/>
          <w:szCs w:val="22"/>
          <w:lang w:val="en-US" w:eastAsia="zh-CN"/>
        </w:rPr>
        <w:t>some</w:t>
      </w:r>
      <w:r w:rsidR="00BE69FF">
        <w:rPr>
          <w:rFonts w:ascii="Times New Roman" w:eastAsia="宋体" w:hAnsi="Times New Roman" w:cs="Times New Roman"/>
          <w:kern w:val="2"/>
          <w:sz w:val="21"/>
          <w:szCs w:val="22"/>
          <w:lang w:val="en-US" w:eastAsia="zh-CN"/>
        </w:rPr>
        <w:t xml:space="preserve"> other PC5-S </w:t>
      </w:r>
      <w:r>
        <w:rPr>
          <w:rFonts w:ascii="Times New Roman" w:eastAsia="宋体" w:hAnsi="Times New Roman" w:cs="Times New Roman"/>
          <w:kern w:val="2"/>
          <w:sz w:val="21"/>
          <w:szCs w:val="22"/>
          <w:lang w:val="en-US" w:eastAsia="zh-CN"/>
        </w:rPr>
        <w:t>messages</w:t>
      </w:r>
      <w:r w:rsidR="00BE69FF">
        <w:rPr>
          <w:rFonts w:ascii="Times New Roman" w:eastAsia="宋体" w:hAnsi="Times New Roman" w:cs="Times New Roman"/>
          <w:kern w:val="2"/>
          <w:sz w:val="21"/>
          <w:szCs w:val="22"/>
          <w:lang w:val="en-US" w:eastAsia="zh-CN"/>
        </w:rPr>
        <w:t xml:space="preserve"> (SMC, DCA</w:t>
      </w:r>
      <w:r w:rsidR="00A520AA">
        <w:rPr>
          <w:rFonts w:ascii="Times New Roman" w:eastAsia="宋体" w:hAnsi="Times New Roman" w:cs="Times New Roman"/>
          <w:kern w:val="2"/>
          <w:sz w:val="21"/>
          <w:szCs w:val="22"/>
          <w:lang w:val="en-US" w:eastAsia="zh-CN"/>
        </w:rPr>
        <w:t>,</w:t>
      </w:r>
      <w:r w:rsidR="00BE69FF">
        <w:rPr>
          <w:rFonts w:ascii="Times New Roman" w:eastAsia="宋体" w:hAnsi="Times New Roman" w:cs="Times New Roman"/>
          <w:kern w:val="2"/>
          <w:sz w:val="21"/>
          <w:szCs w:val="22"/>
          <w:lang w:val="en-US" w:eastAsia="zh-CN"/>
        </w:rPr>
        <w:t xml:space="preserve"> etc.) </w:t>
      </w:r>
      <w:r>
        <w:rPr>
          <w:rFonts w:ascii="Times New Roman" w:eastAsia="宋体" w:hAnsi="Times New Roman" w:cs="Times New Roman"/>
          <w:kern w:val="2"/>
          <w:sz w:val="21"/>
          <w:szCs w:val="22"/>
          <w:lang w:val="en-US" w:eastAsia="zh-CN"/>
        </w:rPr>
        <w:t xml:space="preserve">that are transmitted between the two UEs for </w:t>
      </w:r>
      <w:r w:rsidR="00A520AA">
        <w:rPr>
          <w:rFonts w:ascii="Times New Roman" w:eastAsia="宋体" w:hAnsi="Times New Roman" w:cs="Times New Roman"/>
          <w:kern w:val="2"/>
          <w:sz w:val="21"/>
          <w:szCs w:val="22"/>
          <w:lang w:val="en-US" w:eastAsia="zh-CN"/>
        </w:rPr>
        <w:t>unicast</w:t>
      </w:r>
      <w:r>
        <w:rPr>
          <w:rFonts w:ascii="Times New Roman" w:eastAsia="宋体" w:hAnsi="Times New Roman" w:cs="Times New Roman"/>
          <w:kern w:val="2"/>
          <w:sz w:val="21"/>
          <w:szCs w:val="22"/>
          <w:lang w:val="en-US" w:eastAsia="zh-CN"/>
        </w:rPr>
        <w:t xml:space="preserve"> connection establishment, as shown in </w:t>
      </w:r>
      <w:r w:rsidR="003F13E1">
        <w:rPr>
          <w:rFonts w:ascii="Times New Roman" w:eastAsia="宋体" w:hAnsi="Times New Roman" w:cs="Times New Roman"/>
          <w:kern w:val="2"/>
          <w:sz w:val="21"/>
          <w:szCs w:val="22"/>
          <w:lang w:val="en-US" w:eastAsia="zh-CN"/>
        </w:rPr>
        <w:t xml:space="preserve">the </w:t>
      </w:r>
      <w:r>
        <w:rPr>
          <w:rFonts w:ascii="Times New Roman" w:eastAsia="宋体" w:hAnsi="Times New Roman" w:cs="Times New Roman"/>
          <w:kern w:val="2"/>
          <w:sz w:val="21"/>
          <w:szCs w:val="22"/>
          <w:lang w:val="en-US" w:eastAsia="zh-CN"/>
        </w:rPr>
        <w:t xml:space="preserve">below figure. </w:t>
      </w:r>
      <w:r w:rsidR="003F13E1">
        <w:rPr>
          <w:rFonts w:ascii="Times New Roman" w:eastAsia="宋体" w:hAnsi="Times New Roman" w:cs="Times New Roman"/>
          <w:kern w:val="2"/>
          <w:sz w:val="21"/>
          <w:szCs w:val="22"/>
          <w:lang w:val="en-US" w:eastAsia="zh-CN"/>
        </w:rPr>
        <w:t>On the one hand, d</w:t>
      </w:r>
      <w:r>
        <w:rPr>
          <w:rFonts w:ascii="Times New Roman" w:eastAsia="宋体" w:hAnsi="Times New Roman" w:cs="Times New Roman"/>
          <w:kern w:val="2"/>
          <w:sz w:val="21"/>
          <w:szCs w:val="22"/>
          <w:lang w:val="en-US" w:eastAsia="zh-CN"/>
        </w:rPr>
        <w:t>ifferent from DCR message</w:t>
      </w:r>
      <w:r w:rsidR="003F13E1">
        <w:rPr>
          <w:rFonts w:ascii="Times New Roman" w:eastAsia="宋体" w:hAnsi="Times New Roman" w:cs="Times New Roman"/>
          <w:kern w:val="2"/>
          <w:sz w:val="21"/>
          <w:szCs w:val="22"/>
          <w:lang w:val="en-US" w:eastAsia="zh-CN"/>
        </w:rPr>
        <w:t>, they are transferred</w:t>
      </w:r>
      <w:r>
        <w:rPr>
          <w:rFonts w:ascii="Times New Roman" w:eastAsia="宋体" w:hAnsi="Times New Roman" w:cs="Times New Roman"/>
          <w:kern w:val="2"/>
          <w:sz w:val="21"/>
          <w:szCs w:val="22"/>
          <w:lang w:val="en-US" w:eastAsia="zh-CN"/>
        </w:rPr>
        <w:t xml:space="preserve"> when a UE has already perceived</w:t>
      </w:r>
      <w:r w:rsidR="0036569B">
        <w:rPr>
          <w:rFonts w:ascii="Times New Roman" w:eastAsia="宋体" w:hAnsi="Times New Roman" w:cs="Times New Roman"/>
          <w:kern w:val="2"/>
          <w:sz w:val="21"/>
          <w:szCs w:val="22"/>
          <w:lang w:val="en-US" w:eastAsia="zh-CN"/>
        </w:rPr>
        <w:t xml:space="preserve"> the possibility for other nearby</w:t>
      </w:r>
      <w:r w:rsidR="00A520AA">
        <w:rPr>
          <w:rFonts w:ascii="Times New Roman" w:eastAsia="宋体" w:hAnsi="Times New Roman" w:cs="Times New Roman"/>
          <w:kern w:val="2"/>
          <w:sz w:val="21"/>
          <w:szCs w:val="22"/>
          <w:lang w:val="en-US" w:eastAsia="zh-CN"/>
        </w:rPr>
        <w:t xml:space="preserve"> UE</w:t>
      </w:r>
      <w:r w:rsidR="0036569B">
        <w:rPr>
          <w:rFonts w:ascii="Times New Roman" w:eastAsia="宋体" w:hAnsi="Times New Roman" w:cs="Times New Roman"/>
          <w:kern w:val="2"/>
          <w:sz w:val="21"/>
          <w:szCs w:val="22"/>
          <w:lang w:val="en-US" w:eastAsia="zh-CN"/>
        </w:rPr>
        <w:t>(</w:t>
      </w:r>
      <w:r w:rsidR="00A520AA">
        <w:rPr>
          <w:rFonts w:ascii="Times New Roman" w:eastAsia="宋体" w:hAnsi="Times New Roman" w:cs="Times New Roman"/>
          <w:kern w:val="2"/>
          <w:sz w:val="21"/>
          <w:szCs w:val="22"/>
          <w:lang w:val="en-US" w:eastAsia="zh-CN"/>
        </w:rPr>
        <w:t>s</w:t>
      </w:r>
      <w:r w:rsidR="0036569B">
        <w:rPr>
          <w:rFonts w:ascii="Times New Roman" w:eastAsia="宋体" w:hAnsi="Times New Roman" w:cs="Times New Roman"/>
          <w:kern w:val="2"/>
          <w:sz w:val="21"/>
          <w:szCs w:val="22"/>
          <w:lang w:val="en-US" w:eastAsia="zh-CN"/>
        </w:rPr>
        <w:t>)</w:t>
      </w:r>
      <w:r w:rsidR="00A520AA">
        <w:rPr>
          <w:rFonts w:ascii="Times New Roman" w:eastAsia="宋体" w:hAnsi="Times New Roman" w:cs="Times New Roman"/>
          <w:kern w:val="2"/>
          <w:sz w:val="21"/>
          <w:szCs w:val="22"/>
          <w:lang w:val="en-US" w:eastAsia="zh-CN"/>
        </w:rPr>
        <w:t xml:space="preserve"> </w:t>
      </w:r>
      <w:r w:rsidR="0036569B">
        <w:rPr>
          <w:rFonts w:ascii="Times New Roman" w:eastAsia="宋体" w:hAnsi="Times New Roman" w:cs="Times New Roman"/>
          <w:kern w:val="2"/>
          <w:sz w:val="21"/>
          <w:szCs w:val="22"/>
          <w:lang w:val="en-US" w:eastAsia="zh-CN"/>
        </w:rPr>
        <w:t xml:space="preserve">to </w:t>
      </w:r>
      <w:r w:rsidR="003F13E1">
        <w:rPr>
          <w:rFonts w:ascii="Times New Roman" w:eastAsia="宋体" w:hAnsi="Times New Roman" w:cs="Times New Roman"/>
          <w:kern w:val="2"/>
          <w:sz w:val="21"/>
          <w:szCs w:val="22"/>
          <w:lang w:val="en-US" w:eastAsia="zh-CN"/>
        </w:rPr>
        <w:t xml:space="preserve">establish a </w:t>
      </w:r>
      <w:r>
        <w:rPr>
          <w:rFonts w:ascii="Times New Roman" w:eastAsia="宋体" w:hAnsi="Times New Roman" w:cs="Times New Roman"/>
          <w:kern w:val="2"/>
          <w:sz w:val="21"/>
          <w:szCs w:val="22"/>
          <w:lang w:val="en-US" w:eastAsia="zh-CN"/>
        </w:rPr>
        <w:t xml:space="preserve">PC5 RRC connection </w:t>
      </w:r>
      <w:r w:rsidR="00D36073">
        <w:rPr>
          <w:rFonts w:ascii="Times New Roman" w:eastAsia="宋体" w:hAnsi="Times New Roman" w:cs="Times New Roman"/>
          <w:kern w:val="2"/>
          <w:sz w:val="21"/>
          <w:szCs w:val="22"/>
          <w:lang w:val="en-US" w:eastAsia="zh-CN"/>
        </w:rPr>
        <w:t xml:space="preserve">with </w:t>
      </w:r>
      <w:r w:rsidR="0036569B">
        <w:rPr>
          <w:rFonts w:ascii="Times New Roman" w:eastAsia="宋体" w:hAnsi="Times New Roman" w:cs="Times New Roman"/>
          <w:kern w:val="2"/>
          <w:sz w:val="21"/>
          <w:szCs w:val="22"/>
          <w:lang w:val="en-US" w:eastAsia="zh-CN"/>
        </w:rPr>
        <w:t>it</w:t>
      </w:r>
      <w:r w:rsidR="00D36073">
        <w:rPr>
          <w:rFonts w:ascii="Times New Roman" w:eastAsia="宋体" w:hAnsi="Times New Roman" w:cs="Times New Roman"/>
          <w:kern w:val="2"/>
          <w:sz w:val="21"/>
          <w:szCs w:val="22"/>
          <w:lang w:val="en-US" w:eastAsia="zh-CN"/>
        </w:rPr>
        <w:t xml:space="preserve"> (after sending/</w:t>
      </w:r>
      <w:r w:rsidR="003F13E1">
        <w:rPr>
          <w:rFonts w:ascii="Times New Roman" w:eastAsia="宋体" w:hAnsi="Times New Roman" w:cs="Times New Roman"/>
          <w:kern w:val="2"/>
          <w:sz w:val="21"/>
          <w:szCs w:val="22"/>
          <w:lang w:val="en-US" w:eastAsia="zh-CN"/>
        </w:rPr>
        <w:t>receiving</w:t>
      </w:r>
      <w:r w:rsidR="00D36073">
        <w:rPr>
          <w:rFonts w:ascii="Times New Roman" w:eastAsia="宋体" w:hAnsi="Times New Roman" w:cs="Times New Roman"/>
          <w:kern w:val="2"/>
          <w:sz w:val="21"/>
          <w:szCs w:val="22"/>
          <w:lang w:val="en-US" w:eastAsia="zh-CN"/>
        </w:rPr>
        <w:t xml:space="preserve"> DCR</w:t>
      </w:r>
      <w:r w:rsidR="003F13E1">
        <w:rPr>
          <w:rFonts w:ascii="Times New Roman" w:eastAsia="宋体" w:hAnsi="Times New Roman" w:cs="Times New Roman"/>
          <w:kern w:val="2"/>
          <w:sz w:val="21"/>
          <w:szCs w:val="22"/>
          <w:lang w:val="en-US" w:eastAsia="zh-CN"/>
        </w:rPr>
        <w:t xml:space="preserve"> to/from others</w:t>
      </w:r>
      <w:r w:rsidR="00D36073">
        <w:rPr>
          <w:rFonts w:ascii="Times New Roman" w:eastAsia="宋体" w:hAnsi="Times New Roman" w:cs="Times New Roman"/>
          <w:kern w:val="2"/>
          <w:sz w:val="21"/>
          <w:szCs w:val="22"/>
          <w:lang w:val="en-US" w:eastAsia="zh-CN"/>
        </w:rPr>
        <w:t xml:space="preserve">), and </w:t>
      </w:r>
      <w:r w:rsidR="003F13E1">
        <w:rPr>
          <w:rFonts w:ascii="Times New Roman" w:eastAsia="宋体" w:hAnsi="Times New Roman" w:cs="Times New Roman"/>
          <w:kern w:val="2"/>
          <w:sz w:val="21"/>
          <w:szCs w:val="22"/>
          <w:lang w:val="en-US" w:eastAsia="zh-CN"/>
        </w:rPr>
        <w:t xml:space="preserve">must be </w:t>
      </w:r>
      <w:r w:rsidR="00D36073">
        <w:rPr>
          <w:rFonts w:ascii="Times New Roman" w:eastAsia="宋体" w:hAnsi="Times New Roman" w:cs="Times New Roman"/>
          <w:kern w:val="2"/>
          <w:sz w:val="21"/>
          <w:szCs w:val="22"/>
          <w:lang w:val="en-US" w:eastAsia="zh-CN"/>
        </w:rPr>
        <w:t>transmitted using the unicast DST ID</w:t>
      </w:r>
      <w:r w:rsidR="003F13E1">
        <w:rPr>
          <w:rFonts w:ascii="Times New Roman" w:eastAsia="宋体" w:hAnsi="Times New Roman" w:cs="Times New Roman"/>
          <w:kern w:val="2"/>
          <w:sz w:val="21"/>
          <w:szCs w:val="22"/>
          <w:lang w:val="en-US" w:eastAsia="zh-CN"/>
        </w:rPr>
        <w:t>(</w:t>
      </w:r>
      <w:r w:rsidR="00D36073">
        <w:rPr>
          <w:rFonts w:ascii="Times New Roman" w:eastAsia="宋体" w:hAnsi="Times New Roman" w:cs="Times New Roman"/>
          <w:kern w:val="2"/>
          <w:sz w:val="21"/>
          <w:szCs w:val="22"/>
          <w:lang w:val="en-US" w:eastAsia="zh-CN"/>
        </w:rPr>
        <w:t>s</w:t>
      </w:r>
      <w:r w:rsidR="003F13E1">
        <w:rPr>
          <w:rFonts w:ascii="Times New Roman" w:eastAsia="宋体" w:hAnsi="Times New Roman" w:cs="Times New Roman"/>
          <w:kern w:val="2"/>
          <w:sz w:val="21"/>
          <w:szCs w:val="22"/>
          <w:lang w:val="en-US" w:eastAsia="zh-CN"/>
        </w:rPr>
        <w:t>)</w:t>
      </w:r>
      <w:r w:rsidR="00D36073">
        <w:rPr>
          <w:rFonts w:ascii="Times New Roman" w:eastAsia="宋体" w:hAnsi="Times New Roman" w:cs="Times New Roman"/>
          <w:kern w:val="2"/>
          <w:sz w:val="21"/>
          <w:szCs w:val="22"/>
          <w:lang w:val="en-US" w:eastAsia="zh-CN"/>
        </w:rPr>
        <w:t xml:space="preserve"> associated with the target UE</w:t>
      </w:r>
      <w:r w:rsidR="003F13E1">
        <w:rPr>
          <w:rFonts w:ascii="Times New Roman" w:eastAsia="宋体" w:hAnsi="Times New Roman" w:cs="Times New Roman"/>
          <w:kern w:val="2"/>
          <w:sz w:val="21"/>
          <w:szCs w:val="22"/>
          <w:lang w:val="en-US" w:eastAsia="zh-CN"/>
        </w:rPr>
        <w:t>(s)</w:t>
      </w:r>
      <w:r w:rsidR="00D36073">
        <w:rPr>
          <w:rFonts w:ascii="Times New Roman" w:eastAsia="宋体" w:hAnsi="Times New Roman" w:cs="Times New Roman"/>
          <w:kern w:val="2"/>
          <w:sz w:val="21"/>
          <w:szCs w:val="22"/>
          <w:lang w:val="en-US" w:eastAsia="zh-CN"/>
        </w:rPr>
        <w:t xml:space="preserve">. On the other hand, they are still transmitted before the </w:t>
      </w:r>
      <w:r w:rsidR="003F13E1">
        <w:rPr>
          <w:rFonts w:ascii="Times New Roman" w:eastAsia="宋体" w:hAnsi="Times New Roman" w:cs="Times New Roman"/>
          <w:kern w:val="2"/>
          <w:sz w:val="21"/>
          <w:szCs w:val="22"/>
          <w:lang w:val="en-US" w:eastAsia="zh-CN"/>
        </w:rPr>
        <w:t>dedicated RRC</w:t>
      </w:r>
      <w:r w:rsidR="00D36073">
        <w:rPr>
          <w:rFonts w:ascii="Times New Roman" w:eastAsia="宋体" w:hAnsi="Times New Roman" w:cs="Times New Roman"/>
          <w:kern w:val="2"/>
          <w:sz w:val="21"/>
          <w:szCs w:val="22"/>
          <w:lang w:val="en-US" w:eastAsia="zh-CN"/>
        </w:rPr>
        <w:t xml:space="preserve"> configuration</w:t>
      </w:r>
      <w:r w:rsidR="003F13E1">
        <w:rPr>
          <w:rFonts w:ascii="Times New Roman" w:eastAsia="宋体" w:hAnsi="Times New Roman" w:cs="Times New Roman"/>
          <w:kern w:val="2"/>
          <w:sz w:val="21"/>
          <w:szCs w:val="22"/>
          <w:lang w:val="en-US" w:eastAsia="zh-CN"/>
        </w:rPr>
        <w:t xml:space="preserve"> (incl. DRX configuration)</w:t>
      </w:r>
      <w:r w:rsidR="00D36073">
        <w:rPr>
          <w:rFonts w:ascii="Times New Roman" w:eastAsia="宋体" w:hAnsi="Times New Roman" w:cs="Times New Roman"/>
          <w:kern w:val="2"/>
          <w:sz w:val="21"/>
          <w:szCs w:val="22"/>
          <w:lang w:val="en-US" w:eastAsia="zh-CN"/>
        </w:rPr>
        <w:t xml:space="preserve"> via PC5 RRC </w:t>
      </w:r>
      <w:r w:rsidR="003F13E1">
        <w:rPr>
          <w:rFonts w:ascii="Times New Roman" w:eastAsia="宋体" w:hAnsi="Times New Roman" w:cs="Times New Roman"/>
          <w:kern w:val="2"/>
          <w:sz w:val="21"/>
          <w:szCs w:val="22"/>
          <w:lang w:val="en-US" w:eastAsia="zh-CN"/>
        </w:rPr>
        <w:t>signaling is possible</w:t>
      </w:r>
      <w:r w:rsidR="00D36073">
        <w:rPr>
          <w:rFonts w:ascii="Times New Roman" w:eastAsia="宋体" w:hAnsi="Times New Roman" w:cs="Times New Roman"/>
          <w:kern w:val="2"/>
          <w:sz w:val="21"/>
          <w:szCs w:val="22"/>
          <w:lang w:val="en-US" w:eastAsia="zh-CN"/>
        </w:rPr>
        <w:t xml:space="preserve">. </w:t>
      </w:r>
      <w:r w:rsidR="003F13E1">
        <w:rPr>
          <w:rFonts w:ascii="Times New Roman" w:eastAsia="宋体" w:hAnsi="Times New Roman" w:cs="Times New Roman"/>
          <w:kern w:val="2"/>
          <w:sz w:val="21"/>
          <w:szCs w:val="22"/>
          <w:lang w:val="en-US" w:eastAsia="zh-CN"/>
        </w:rPr>
        <w:t>Therefore</w:t>
      </w:r>
      <w:r w:rsidR="00D36073">
        <w:rPr>
          <w:rFonts w:ascii="Times New Roman" w:eastAsia="宋体" w:hAnsi="Times New Roman" w:cs="Times New Roman"/>
          <w:kern w:val="2"/>
          <w:sz w:val="21"/>
          <w:szCs w:val="22"/>
          <w:lang w:val="en-US" w:eastAsia="zh-CN"/>
        </w:rPr>
        <w:t xml:space="preserve">, how to </w:t>
      </w:r>
      <w:r w:rsidR="003F13E1">
        <w:rPr>
          <w:rFonts w:ascii="Times New Roman" w:eastAsia="宋体" w:hAnsi="Times New Roman" w:cs="Times New Roman"/>
          <w:kern w:val="2"/>
          <w:sz w:val="21"/>
          <w:szCs w:val="22"/>
          <w:lang w:val="en-US" w:eastAsia="zh-CN"/>
        </w:rPr>
        <w:t>design</w:t>
      </w:r>
      <w:r w:rsidR="00D36073">
        <w:rPr>
          <w:rFonts w:ascii="Times New Roman" w:eastAsia="宋体" w:hAnsi="Times New Roman" w:cs="Times New Roman"/>
          <w:kern w:val="2"/>
          <w:sz w:val="21"/>
          <w:szCs w:val="22"/>
          <w:lang w:val="en-US" w:eastAsia="zh-CN"/>
        </w:rPr>
        <w:t xml:space="preserve"> the </w:t>
      </w:r>
      <w:r w:rsidR="003F13E1">
        <w:rPr>
          <w:rFonts w:ascii="Times New Roman" w:eastAsia="宋体" w:hAnsi="Times New Roman" w:cs="Times New Roman"/>
          <w:kern w:val="2"/>
          <w:sz w:val="21"/>
          <w:szCs w:val="22"/>
          <w:lang w:val="en-US" w:eastAsia="zh-CN"/>
        </w:rPr>
        <w:t>DRX</w:t>
      </w:r>
      <w:r w:rsidR="00D36073">
        <w:rPr>
          <w:rFonts w:ascii="Times New Roman" w:eastAsia="宋体" w:hAnsi="Times New Roman" w:cs="Times New Roman"/>
          <w:kern w:val="2"/>
          <w:sz w:val="21"/>
          <w:szCs w:val="22"/>
          <w:lang w:val="en-US" w:eastAsia="zh-CN"/>
        </w:rPr>
        <w:t xml:space="preserve"> for such PC5-S signaling transfer can be further investigated by RAN2, after Proposal </w:t>
      </w:r>
      <w:r w:rsidR="007F39FB">
        <w:rPr>
          <w:rFonts w:ascii="Times New Roman" w:eastAsia="宋体" w:hAnsi="Times New Roman" w:cs="Times New Roman"/>
          <w:kern w:val="2"/>
          <w:sz w:val="21"/>
          <w:szCs w:val="22"/>
          <w:lang w:val="en-US" w:eastAsia="zh-CN"/>
        </w:rPr>
        <w:t>5</w:t>
      </w:r>
      <w:r w:rsidR="00D36073">
        <w:rPr>
          <w:rFonts w:ascii="Times New Roman" w:eastAsia="宋体" w:hAnsi="Times New Roman" w:cs="Times New Roman"/>
          <w:kern w:val="2"/>
          <w:sz w:val="21"/>
          <w:szCs w:val="22"/>
          <w:lang w:val="en-US" w:eastAsia="zh-CN"/>
        </w:rPr>
        <w:t xml:space="preserve"> is concluded.</w:t>
      </w:r>
    </w:p>
    <w:p w14:paraId="100797AD" w14:textId="77777777" w:rsidR="00D36073" w:rsidRDefault="00D36073" w:rsidP="00D36073">
      <w:pPr>
        <w:spacing w:beforeLines="50" w:before="120" w:after="0"/>
        <w:jc w:val="center"/>
        <w:rPr>
          <w:rFonts w:ascii="Times New Roman" w:eastAsia="宋体" w:hAnsi="Times New Roman" w:cs="Times New Roman"/>
          <w:kern w:val="2"/>
          <w:sz w:val="21"/>
          <w:szCs w:val="22"/>
          <w:lang w:val="en-US" w:eastAsia="zh-CN"/>
        </w:rPr>
      </w:pPr>
      <w:r>
        <w:rPr>
          <w:noProof/>
          <w:lang w:val="en-US" w:eastAsia="zh-CN"/>
        </w:rPr>
        <w:drawing>
          <wp:inline distT="0" distB="0" distL="0" distR="0" wp14:anchorId="0E9F61D3" wp14:editId="11BBEF15">
            <wp:extent cx="2702300" cy="1887321"/>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02300" cy="1887321"/>
                    </a:xfrm>
                    <a:prstGeom prst="rect">
                      <a:avLst/>
                    </a:prstGeom>
                  </pic:spPr>
                </pic:pic>
              </a:graphicData>
            </a:graphic>
          </wp:inline>
        </w:drawing>
      </w:r>
    </w:p>
    <w:p w14:paraId="0E528405" w14:textId="0AB2D117" w:rsidR="00D36073" w:rsidRPr="00BE69FF" w:rsidRDefault="00D36073" w:rsidP="00D36073">
      <w:pPr>
        <w:keepLines/>
        <w:spacing w:beforeLines="50" w:before="120" w:after="240"/>
        <w:jc w:val="center"/>
        <w:rPr>
          <w:rFonts w:ascii="Arial" w:eastAsia="宋体" w:hAnsi="Arial" w:cs="Arial"/>
          <w:b/>
          <w:color w:val="000000"/>
          <w:sz w:val="18"/>
        </w:rPr>
      </w:pPr>
      <w:r w:rsidRPr="008D73E8">
        <w:rPr>
          <w:rFonts w:ascii="Arial" w:eastAsia="宋体" w:hAnsi="Arial" w:cs="Arial"/>
          <w:b/>
          <w:color w:val="000000"/>
          <w:sz w:val="18"/>
        </w:rPr>
        <w:t xml:space="preserve">Figure </w:t>
      </w:r>
      <w:r w:rsidR="009243A2">
        <w:rPr>
          <w:rFonts w:ascii="Arial" w:eastAsia="宋体" w:hAnsi="Arial" w:cs="Arial"/>
          <w:b/>
          <w:color w:val="000000"/>
          <w:sz w:val="18"/>
        </w:rPr>
        <w:t>2</w:t>
      </w:r>
      <w:r w:rsidRPr="008D73E8">
        <w:rPr>
          <w:rFonts w:ascii="Arial" w:eastAsia="宋体" w:hAnsi="Arial" w:cs="Arial"/>
          <w:b/>
          <w:color w:val="000000"/>
          <w:sz w:val="18"/>
        </w:rPr>
        <w:t xml:space="preserve">: Illustration of </w:t>
      </w:r>
      <w:r>
        <w:rPr>
          <w:rFonts w:ascii="Arial" w:eastAsia="宋体" w:hAnsi="Arial" w:cs="Arial"/>
          <w:b/>
          <w:color w:val="000000"/>
          <w:sz w:val="18"/>
        </w:rPr>
        <w:t>unicast connection establishment</w:t>
      </w:r>
    </w:p>
    <w:p w14:paraId="7215773C" w14:textId="1D1021D8" w:rsidR="007D2456" w:rsidRPr="007D2456" w:rsidRDefault="00D36073" w:rsidP="005F15F7">
      <w:pPr>
        <w:widowControl w:val="0"/>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 xml:space="preserve">Proposal </w:t>
      </w:r>
      <w:r w:rsidR="00DB1D81">
        <w:rPr>
          <w:rFonts w:ascii="Times New Roman" w:eastAsia="宋体" w:hAnsi="Times New Roman" w:cs="Times New Roman"/>
          <w:b/>
          <w:kern w:val="2"/>
          <w:sz w:val="21"/>
          <w:szCs w:val="21"/>
          <w:lang w:val="en-US" w:eastAsia="zh-CN"/>
        </w:rPr>
        <w:t>11</w:t>
      </w:r>
      <w:r>
        <w:rPr>
          <w:rFonts w:ascii="Times New Roman" w:eastAsia="宋体" w:hAnsi="Times New Roman" w:cs="Times New Roman"/>
          <w:b/>
          <w:kern w:val="2"/>
          <w:sz w:val="21"/>
          <w:szCs w:val="21"/>
          <w:lang w:val="en-US" w:eastAsia="zh-CN"/>
        </w:rPr>
        <w:t>: FFS how to design the SL DRX for the transfer of other PC5-S messages than DC</w:t>
      </w:r>
      <w:r w:rsidR="00BC40B6">
        <w:rPr>
          <w:rFonts w:ascii="Times New Roman" w:eastAsia="宋体" w:hAnsi="Times New Roman" w:cs="Times New Roman"/>
          <w:b/>
          <w:kern w:val="2"/>
          <w:sz w:val="21"/>
          <w:szCs w:val="21"/>
          <w:lang w:val="en-US" w:eastAsia="zh-CN"/>
        </w:rPr>
        <w:t>R message (e.g. SMC, DCA, etc.).</w:t>
      </w:r>
    </w:p>
    <w:p w14:paraId="2A9077C0" w14:textId="77777777" w:rsidR="00E005DF" w:rsidRDefault="00E005DF" w:rsidP="00CA641E">
      <w:pPr>
        <w:pStyle w:val="1"/>
        <w:numPr>
          <w:ilvl w:val="0"/>
          <w:numId w:val="2"/>
        </w:numPr>
        <w:tabs>
          <w:tab w:val="clear" w:pos="432"/>
        </w:tabs>
        <w:ind w:left="567" w:hanging="567"/>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3A15442B" w14:textId="33E03F50" w:rsidR="00781D9B" w:rsidRDefault="00781D9B" w:rsidP="00781D9B">
      <w:pPr>
        <w:spacing w:before="180"/>
        <w:rPr>
          <w:rFonts w:ascii="Times New Roman" w:eastAsia="宋体" w:hAnsi="Times New Roman" w:cs="Times New Roman"/>
          <w:kern w:val="2"/>
          <w:szCs w:val="22"/>
          <w:lang w:eastAsia="zh-CN"/>
        </w:rPr>
      </w:pPr>
      <w:bookmarkStart w:id="59" w:name="OLE_LINK6"/>
      <w:r w:rsidRPr="007A120D">
        <w:rPr>
          <w:rFonts w:ascii="Times New Roman" w:eastAsia="宋体" w:hAnsi="Times New Roman" w:cs="Times New Roman" w:hint="eastAsia"/>
          <w:kern w:val="2"/>
          <w:szCs w:val="22"/>
          <w:lang w:eastAsia="zh-CN"/>
        </w:rPr>
        <w:t xml:space="preserve">This </w:t>
      </w:r>
      <w:r w:rsidRPr="007A120D">
        <w:rPr>
          <w:rFonts w:ascii="Times New Roman" w:eastAsia="宋体" w:hAnsi="Times New Roman" w:cs="Times New Roman"/>
          <w:kern w:val="2"/>
          <w:szCs w:val="22"/>
          <w:lang w:eastAsia="zh-CN"/>
        </w:rPr>
        <w:t xml:space="preserve">contribution </w:t>
      </w:r>
      <w:r>
        <w:rPr>
          <w:rFonts w:ascii="Times New Roman" w:eastAsia="宋体" w:hAnsi="Times New Roman" w:cs="Times New Roman"/>
          <w:kern w:val="2"/>
          <w:szCs w:val="22"/>
          <w:lang w:eastAsia="zh-CN"/>
        </w:rPr>
        <w:t xml:space="preserve">further </w:t>
      </w:r>
      <w:r w:rsidR="008D73E8">
        <w:rPr>
          <w:rFonts w:ascii="Times New Roman" w:eastAsia="宋体" w:hAnsi="Times New Roman" w:cs="Times New Roman"/>
          <w:kern w:val="2"/>
          <w:szCs w:val="22"/>
          <w:lang w:eastAsia="zh-CN"/>
        </w:rPr>
        <w:t>discuss sidelink DRX for groupcast</w:t>
      </w:r>
      <w:r w:rsidR="00CF77DA">
        <w:rPr>
          <w:rFonts w:ascii="Times New Roman" w:eastAsia="宋体" w:hAnsi="Times New Roman" w:cs="Times New Roman" w:hint="eastAsia"/>
          <w:kern w:val="2"/>
          <w:szCs w:val="22"/>
          <w:lang w:eastAsia="zh-CN"/>
        </w:rPr>
        <w:t>/</w:t>
      </w:r>
      <w:r w:rsidR="008D73E8">
        <w:rPr>
          <w:rFonts w:ascii="Times New Roman" w:eastAsia="宋体" w:hAnsi="Times New Roman" w:cs="Times New Roman"/>
          <w:kern w:val="2"/>
          <w:szCs w:val="22"/>
          <w:lang w:eastAsia="zh-CN"/>
        </w:rPr>
        <w:t>broadcast</w:t>
      </w:r>
      <w:r>
        <w:rPr>
          <w:rFonts w:ascii="Times New Roman" w:eastAsia="宋体" w:hAnsi="Times New Roman" w:cs="Times New Roman"/>
          <w:kern w:val="2"/>
          <w:szCs w:val="22"/>
          <w:lang w:eastAsia="zh-CN"/>
        </w:rPr>
        <w:t xml:space="preserve">. </w:t>
      </w:r>
      <w:r>
        <w:rPr>
          <w:rFonts w:ascii="Times New Roman" w:eastAsia="宋体" w:hAnsi="Times New Roman" w:cs="Times New Roman" w:hint="eastAsia"/>
          <w:kern w:val="2"/>
          <w:szCs w:val="22"/>
          <w:lang w:eastAsia="zh-CN"/>
        </w:rPr>
        <w:t>T</w:t>
      </w:r>
      <w:r>
        <w:rPr>
          <w:rFonts w:ascii="Times New Roman" w:eastAsia="宋体" w:hAnsi="Times New Roman" w:cs="Times New Roman"/>
          <w:kern w:val="2"/>
          <w:szCs w:val="22"/>
          <w:lang w:eastAsia="zh-CN"/>
        </w:rPr>
        <w:t>he</w:t>
      </w:r>
      <w:r w:rsidR="008D73E8">
        <w:rPr>
          <w:rFonts w:ascii="Times New Roman" w:eastAsia="宋体" w:hAnsi="Times New Roman" w:cs="Times New Roman"/>
          <w:kern w:val="2"/>
          <w:szCs w:val="22"/>
          <w:lang w:eastAsia="zh-CN"/>
        </w:rPr>
        <w:t xml:space="preserve"> observations and</w:t>
      </w:r>
      <w:r>
        <w:rPr>
          <w:rFonts w:ascii="Times New Roman" w:eastAsia="宋体" w:hAnsi="Times New Roman" w:cs="Times New Roman"/>
          <w:kern w:val="2"/>
          <w:szCs w:val="22"/>
          <w:lang w:eastAsia="zh-CN"/>
        </w:rPr>
        <w:t xml:space="preserve"> proposals are</w:t>
      </w:r>
      <w:r>
        <w:rPr>
          <w:rFonts w:ascii="Times New Roman" w:eastAsia="宋体" w:hAnsi="Times New Roman" w:cs="Times New Roman" w:hint="eastAsia"/>
          <w:kern w:val="2"/>
          <w:szCs w:val="22"/>
          <w:lang w:eastAsia="zh-CN"/>
        </w:rPr>
        <w:t xml:space="preserve"> as follows</w:t>
      </w:r>
      <w:r>
        <w:rPr>
          <w:rFonts w:ascii="Times New Roman" w:eastAsia="宋体" w:hAnsi="Times New Roman" w:cs="Times New Roman"/>
          <w:kern w:val="2"/>
          <w:szCs w:val="22"/>
          <w:lang w:eastAsia="zh-CN"/>
        </w:rPr>
        <w:t>:</w:t>
      </w:r>
    </w:p>
    <w:p w14:paraId="6187812E" w14:textId="59E2A41E" w:rsidR="00CE0795" w:rsidRDefault="006D60CC" w:rsidP="00CE0795">
      <w:pPr>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Observation 1</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 xml:space="preserve"> </w:t>
      </w:r>
      <w:r w:rsidRPr="00CA18E1">
        <w:rPr>
          <w:rFonts w:ascii="Times New Roman" w:eastAsia="宋体" w:hAnsi="Times New Roman" w:cs="Times New Roman"/>
          <w:b/>
          <w:kern w:val="2"/>
          <w:sz w:val="21"/>
          <w:szCs w:val="21"/>
          <w:lang w:val="en-US" w:eastAsia="zh-CN"/>
        </w:rPr>
        <w:t xml:space="preserve">For </w:t>
      </w:r>
      <w:r>
        <w:rPr>
          <w:rFonts w:ascii="Times New Roman" w:eastAsia="宋体" w:hAnsi="Times New Roman" w:cs="Times New Roman"/>
          <w:b/>
          <w:kern w:val="2"/>
          <w:sz w:val="21"/>
          <w:szCs w:val="21"/>
          <w:lang w:val="en-US" w:eastAsia="zh-CN"/>
        </w:rPr>
        <w:t xml:space="preserve">SL </w:t>
      </w:r>
      <w:r w:rsidRPr="00CA18E1">
        <w:rPr>
          <w:rFonts w:ascii="Times New Roman" w:eastAsia="宋体" w:hAnsi="Times New Roman" w:cs="Times New Roman"/>
          <w:b/>
          <w:kern w:val="2"/>
          <w:sz w:val="21"/>
          <w:szCs w:val="21"/>
          <w:lang w:val="en-US" w:eastAsia="zh-CN"/>
        </w:rPr>
        <w:t>broadcast/groupcast, when the I</w:t>
      </w:r>
      <w:r>
        <w:rPr>
          <w:rFonts w:ascii="Times New Roman" w:eastAsia="宋体" w:hAnsi="Times New Roman" w:cs="Times New Roman"/>
          <w:b/>
          <w:kern w:val="2"/>
          <w:sz w:val="21"/>
          <w:szCs w:val="21"/>
          <w:lang w:val="en-US" w:eastAsia="zh-CN"/>
        </w:rPr>
        <w:t>n</w:t>
      </w:r>
      <w:r w:rsidRPr="00CA18E1">
        <w:rPr>
          <w:rFonts w:ascii="Times New Roman" w:eastAsia="宋体" w:hAnsi="Times New Roman" w:cs="Times New Roman"/>
          <w:b/>
          <w:kern w:val="2"/>
          <w:sz w:val="21"/>
          <w:szCs w:val="21"/>
          <w:lang w:val="en-US" w:eastAsia="zh-CN"/>
        </w:rPr>
        <w:t>C/OOC status between TX</w:t>
      </w:r>
      <w:r>
        <w:rPr>
          <w:rFonts w:ascii="Times New Roman" w:eastAsia="宋体" w:hAnsi="Times New Roman" w:cs="Times New Roman"/>
          <w:b/>
          <w:kern w:val="2"/>
          <w:sz w:val="21"/>
          <w:szCs w:val="21"/>
          <w:lang w:val="en-US" w:eastAsia="zh-CN"/>
        </w:rPr>
        <w:t>-UE</w:t>
      </w:r>
      <w:r w:rsidRPr="00CA18E1">
        <w:rPr>
          <w:rFonts w:ascii="Times New Roman" w:eastAsia="宋体" w:hAnsi="Times New Roman" w:cs="Times New Roman"/>
          <w:b/>
          <w:kern w:val="2"/>
          <w:sz w:val="21"/>
          <w:szCs w:val="21"/>
          <w:lang w:val="en-US" w:eastAsia="zh-CN"/>
        </w:rPr>
        <w:t xml:space="preserve"> and RX</w:t>
      </w:r>
      <w:r>
        <w:rPr>
          <w:rFonts w:ascii="Times New Roman" w:eastAsia="宋体" w:hAnsi="Times New Roman" w:cs="Times New Roman"/>
          <w:b/>
          <w:kern w:val="2"/>
          <w:sz w:val="21"/>
          <w:szCs w:val="21"/>
          <w:lang w:val="en-US" w:eastAsia="zh-CN"/>
        </w:rPr>
        <w:t>-UE</w:t>
      </w:r>
      <w:r w:rsidRPr="00CA18E1">
        <w:rPr>
          <w:rFonts w:ascii="Times New Roman" w:eastAsia="宋体" w:hAnsi="Times New Roman" w:cs="Times New Roman"/>
          <w:b/>
          <w:kern w:val="2"/>
          <w:sz w:val="21"/>
          <w:szCs w:val="21"/>
          <w:lang w:val="en-US" w:eastAsia="zh-CN"/>
        </w:rPr>
        <w:t xml:space="preserve"> is not consistent</w:t>
      </w:r>
      <w:r>
        <w:rPr>
          <w:rFonts w:ascii="Times New Roman" w:eastAsia="宋体" w:hAnsi="Times New Roman" w:cs="Times New Roman"/>
          <w:b/>
          <w:kern w:val="2"/>
          <w:sz w:val="21"/>
          <w:szCs w:val="21"/>
          <w:lang w:val="en-US" w:eastAsia="zh-CN"/>
        </w:rPr>
        <w:t xml:space="preserve"> (i.e. the partial coverage case)</w:t>
      </w:r>
      <w:r w:rsidRPr="00CA18E1">
        <w:rPr>
          <w:rFonts w:ascii="Times New Roman" w:eastAsia="宋体" w:hAnsi="Times New Roman" w:cs="Times New Roman"/>
          <w:b/>
          <w:kern w:val="2"/>
          <w:sz w:val="21"/>
          <w:szCs w:val="21"/>
          <w:lang w:val="en-US" w:eastAsia="zh-CN"/>
        </w:rPr>
        <w:t>, the DRX configuration used by TX</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UE may be different from that</w:t>
      </w:r>
      <w:r w:rsidRPr="00CA18E1">
        <w:rPr>
          <w:rFonts w:ascii="Times New Roman" w:eastAsia="宋体" w:hAnsi="Times New Roman" w:cs="Times New Roman"/>
          <w:b/>
          <w:kern w:val="2"/>
          <w:sz w:val="21"/>
          <w:szCs w:val="21"/>
          <w:lang w:val="en-US" w:eastAsia="zh-CN"/>
        </w:rPr>
        <w:t xml:space="preserve"> used by RX</w:t>
      </w:r>
      <w:r>
        <w:rPr>
          <w:rFonts w:ascii="Times New Roman" w:eastAsia="宋体" w:hAnsi="Times New Roman" w:cs="Times New Roman"/>
          <w:b/>
          <w:kern w:val="2"/>
          <w:sz w:val="21"/>
          <w:szCs w:val="21"/>
          <w:lang w:val="en-US" w:eastAsia="zh-CN"/>
        </w:rPr>
        <w:t>-UE</w:t>
      </w:r>
      <w:r w:rsidRPr="00CA18E1">
        <w:rPr>
          <w:rFonts w:ascii="Times New Roman" w:eastAsia="宋体" w:hAnsi="Times New Roman" w:cs="Times New Roman"/>
          <w:b/>
          <w:kern w:val="2"/>
          <w:sz w:val="21"/>
          <w:szCs w:val="21"/>
          <w:lang w:val="en-US" w:eastAsia="zh-CN"/>
        </w:rPr>
        <w:t>, which lead</w:t>
      </w:r>
      <w:r>
        <w:rPr>
          <w:rFonts w:ascii="Times New Roman" w:eastAsia="宋体" w:hAnsi="Times New Roman" w:cs="Times New Roman"/>
          <w:b/>
          <w:kern w:val="2"/>
          <w:sz w:val="21"/>
          <w:szCs w:val="21"/>
          <w:lang w:val="en-US" w:eastAsia="zh-CN"/>
        </w:rPr>
        <w:t>s</w:t>
      </w:r>
      <w:r w:rsidRPr="00CA18E1">
        <w:rPr>
          <w:rFonts w:ascii="Times New Roman" w:eastAsia="宋体" w:hAnsi="Times New Roman" w:cs="Times New Roman"/>
          <w:b/>
          <w:kern w:val="2"/>
          <w:sz w:val="21"/>
          <w:szCs w:val="21"/>
          <w:lang w:val="en-US" w:eastAsia="zh-CN"/>
        </w:rPr>
        <w:t xml:space="preserve"> to packet loss in SL broadcast/groupcast</w:t>
      </w:r>
      <w:r>
        <w:rPr>
          <w:rFonts w:ascii="Times New Roman" w:eastAsia="宋体" w:hAnsi="Times New Roman" w:cs="Times New Roman"/>
          <w:b/>
          <w:kern w:val="2"/>
          <w:sz w:val="21"/>
          <w:szCs w:val="21"/>
          <w:lang w:val="en-US" w:eastAsia="zh-CN"/>
        </w:rPr>
        <w:t>.</w:t>
      </w:r>
    </w:p>
    <w:p w14:paraId="6713E1BE" w14:textId="77777777" w:rsidR="006E46ED" w:rsidRDefault="006E46ED" w:rsidP="006E46ED">
      <w:pPr>
        <w:jc w:val="both"/>
        <w:rPr>
          <w:rFonts w:ascii="Times New Roman" w:eastAsia="宋体" w:hAnsi="Times New Roman" w:cs="Times New Roman"/>
          <w:b/>
          <w:kern w:val="2"/>
          <w:sz w:val="21"/>
          <w:szCs w:val="21"/>
          <w:lang w:val="en-US" w:eastAsia="zh-CN"/>
        </w:rPr>
      </w:pPr>
      <w:r w:rsidRPr="008D73E8">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PQI is used to derive broadcast and groupcast DRX configuration used by the UE. </w:t>
      </w:r>
    </w:p>
    <w:p w14:paraId="00C8363B" w14:textId="77777777" w:rsidR="006E46ED" w:rsidRPr="00F21D3A" w:rsidRDefault="006E46ED" w:rsidP="006E46ED">
      <w:pPr>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Proposal</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2</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Only one DRX configuration is applied by the MAC entity at a given time for each destination ID of SL groupcast/broadcast reception.</w:t>
      </w:r>
    </w:p>
    <w:p w14:paraId="1BD520BF" w14:textId="77777777" w:rsidR="006E46ED" w:rsidRDefault="006E46ED" w:rsidP="006E46ED">
      <w:pPr>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Proposal 3</w:t>
      </w:r>
      <w:r w:rsidRPr="008D73E8">
        <w:rPr>
          <w:rFonts w:ascii="Times New Roman" w:eastAsia="宋体" w:hAnsi="Times New Roman" w:cs="Times New Roman"/>
          <w:b/>
          <w:kern w:val="2"/>
          <w:sz w:val="21"/>
          <w:szCs w:val="21"/>
          <w:lang w:val="en-US" w:eastAsia="zh-CN"/>
        </w:rPr>
        <w:t>:</w:t>
      </w:r>
      <w:r>
        <w:rPr>
          <w:rFonts w:ascii="Times New Roman" w:eastAsia="宋体" w:hAnsi="Times New Roman" w:cs="Times New Roman"/>
          <w:b/>
          <w:kern w:val="2"/>
          <w:sz w:val="21"/>
          <w:szCs w:val="21"/>
          <w:lang w:val="en-US" w:eastAsia="zh-CN"/>
        </w:rPr>
        <w:t xml:space="preserve"> RAN2 assumes that for a DST of groupcast or broadcast, the UE can obtain the whole set of PQIs supported for this DST from the upper layers (based on which the DRX configuration actually applied for this DST is selected). If deemed as necessary, s</w:t>
      </w:r>
      <w:r>
        <w:rPr>
          <w:rFonts w:ascii="Times New Roman" w:eastAsia="宋体" w:hAnsi="Times New Roman" w:cs="Times New Roman" w:hint="eastAsia"/>
          <w:b/>
          <w:kern w:val="2"/>
          <w:sz w:val="21"/>
          <w:szCs w:val="21"/>
          <w:lang w:val="en-US" w:eastAsia="zh-CN"/>
        </w:rPr>
        <w:t>end</w:t>
      </w:r>
      <w:r>
        <w:rPr>
          <w:rFonts w:ascii="Times New Roman" w:eastAsia="宋体" w:hAnsi="Times New Roman" w:cs="Times New Roman"/>
          <w:b/>
          <w:kern w:val="2"/>
          <w:sz w:val="21"/>
          <w:szCs w:val="21"/>
          <w:lang w:val="en-US" w:eastAsia="zh-CN"/>
        </w:rPr>
        <w:t xml:space="preserve"> an LS to SA2 for confirmation of this assumption</w:t>
      </w:r>
      <w:r w:rsidRPr="0067628F">
        <w:rPr>
          <w:rFonts w:ascii="Times New Roman" w:eastAsia="宋体" w:hAnsi="Times New Roman" w:cs="Times New Roman"/>
          <w:b/>
          <w:kern w:val="2"/>
          <w:sz w:val="21"/>
          <w:szCs w:val="21"/>
          <w:lang w:val="en-US" w:eastAsia="zh-CN"/>
        </w:rPr>
        <w:t>.</w:t>
      </w:r>
    </w:p>
    <w:p w14:paraId="5A55F26A" w14:textId="77777777" w:rsidR="006E46ED" w:rsidRPr="0067628F" w:rsidRDefault="006E46ED" w:rsidP="006E46ED">
      <w:pPr>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 xml:space="preserve">Proposal 3a: Adopt </w:t>
      </w:r>
      <w:r>
        <w:rPr>
          <w:rFonts w:ascii="Times New Roman" w:eastAsia="宋体" w:hAnsi="Times New Roman" w:cs="Times New Roman" w:hint="eastAsia"/>
          <w:b/>
          <w:kern w:val="2"/>
          <w:sz w:val="21"/>
          <w:szCs w:val="21"/>
          <w:lang w:val="en-US" w:eastAsia="zh-CN"/>
        </w:rPr>
        <w:t>t</w:t>
      </w:r>
      <w:r>
        <w:rPr>
          <w:rFonts w:ascii="Times New Roman" w:eastAsia="宋体" w:hAnsi="Times New Roman" w:cs="Times New Roman"/>
          <w:b/>
          <w:kern w:val="2"/>
          <w:sz w:val="21"/>
          <w:szCs w:val="21"/>
          <w:lang w:val="en-US" w:eastAsia="zh-CN"/>
        </w:rPr>
        <w:t>he draft LS in the Appendix, if LS to SA2 is  agreed as necessary.</w:t>
      </w:r>
    </w:p>
    <w:p w14:paraId="2E41A63C" w14:textId="77777777" w:rsidR="006E46ED" w:rsidRDefault="006E46ED" w:rsidP="006E46ED">
      <w:pPr>
        <w:spacing w:after="120"/>
        <w:jc w:val="both"/>
        <w:rPr>
          <w:rFonts w:ascii="Times New Roman" w:eastAsia="宋体" w:hAnsi="Times New Roman" w:cs="Times New Roman"/>
          <w:b/>
          <w:kern w:val="2"/>
          <w:sz w:val="21"/>
          <w:szCs w:val="21"/>
          <w:lang w:val="en-US" w:eastAsia="zh-CN"/>
        </w:rPr>
      </w:pPr>
      <w:r w:rsidRPr="008D73E8">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4</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RAN2 to decide how to decide the DRX configuration applied by the MAC entity for each broadcast</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groupcast destination ID by taking into account the following two options:</w:t>
      </w:r>
    </w:p>
    <w:p w14:paraId="2793262A" w14:textId="77777777" w:rsidR="006E46ED" w:rsidRPr="005F15F7" w:rsidRDefault="006E46ED" w:rsidP="006E46ED">
      <w:pPr>
        <w:pStyle w:val="afff"/>
        <w:numPr>
          <w:ilvl w:val="0"/>
          <w:numId w:val="29"/>
        </w:numPr>
        <w:spacing w:after="120"/>
        <w:ind w:firstLineChars="0"/>
        <w:jc w:val="both"/>
        <w:rPr>
          <w:rFonts w:ascii="Times New Roman" w:eastAsia="宋体" w:hAnsi="Times New Roman" w:cs="Times New Roman"/>
          <w:b/>
          <w:color w:val="auto"/>
          <w:sz w:val="21"/>
          <w:szCs w:val="21"/>
          <w:lang w:val="en-US" w:eastAsia="zh-CN"/>
        </w:rPr>
      </w:pPr>
      <w:r w:rsidRPr="005F15F7">
        <w:rPr>
          <w:rFonts w:ascii="Times New Roman" w:eastAsia="宋体" w:hAnsi="Times New Roman" w:cs="Times New Roman"/>
          <w:b/>
          <w:color w:val="auto"/>
          <w:sz w:val="21"/>
          <w:szCs w:val="21"/>
          <w:lang w:val="en-US" w:eastAsia="zh-CN"/>
        </w:rPr>
        <w:t xml:space="preserve">Option 1: </w:t>
      </w:r>
      <w:r>
        <w:rPr>
          <w:rFonts w:ascii="Times New Roman" w:eastAsia="宋体" w:hAnsi="Times New Roman" w:cs="Times New Roman"/>
          <w:b/>
          <w:color w:val="auto"/>
          <w:sz w:val="21"/>
          <w:szCs w:val="21"/>
          <w:lang w:val="en-US" w:eastAsia="zh-CN"/>
        </w:rPr>
        <w:t>first select a target PQI among the multiple PQIs associated with the destination ID (e.g.</w:t>
      </w:r>
      <w:r w:rsidRPr="007E66A9">
        <w:t xml:space="preserve"> </w:t>
      </w:r>
      <w:r w:rsidRPr="007E66A9">
        <w:rPr>
          <w:rFonts w:ascii="Times New Roman" w:eastAsia="宋体" w:hAnsi="Times New Roman" w:cs="Times New Roman"/>
          <w:b/>
          <w:color w:val="auto"/>
          <w:sz w:val="21"/>
          <w:szCs w:val="21"/>
          <w:lang w:val="en-US" w:eastAsia="zh-CN"/>
        </w:rPr>
        <w:t xml:space="preserve">the PQI whose priority level </w:t>
      </w:r>
      <w:r>
        <w:rPr>
          <w:rFonts w:ascii="Times New Roman" w:eastAsia="宋体" w:hAnsi="Times New Roman" w:cs="Times New Roman"/>
          <w:b/>
          <w:color w:val="auto"/>
          <w:sz w:val="21"/>
          <w:szCs w:val="21"/>
          <w:lang w:val="en-US" w:eastAsia="zh-CN"/>
        </w:rPr>
        <w:t>and/</w:t>
      </w:r>
      <w:r w:rsidRPr="007E66A9">
        <w:rPr>
          <w:rFonts w:ascii="Times New Roman" w:eastAsia="宋体" w:hAnsi="Times New Roman" w:cs="Times New Roman"/>
          <w:b/>
          <w:color w:val="auto"/>
          <w:sz w:val="21"/>
          <w:szCs w:val="21"/>
          <w:lang w:val="en-US" w:eastAsia="zh-CN"/>
        </w:rPr>
        <w:t>or PDB is the smallest</w:t>
      </w:r>
      <w:r>
        <w:rPr>
          <w:rFonts w:ascii="Times New Roman" w:eastAsia="宋体" w:hAnsi="Times New Roman" w:cs="Times New Roman" w:hint="eastAsia"/>
          <w:b/>
          <w:color w:val="auto"/>
          <w:sz w:val="21"/>
          <w:szCs w:val="21"/>
          <w:lang w:val="en-US" w:eastAsia="zh-CN"/>
        </w:rPr>
        <w:t>),</w:t>
      </w:r>
      <w:r>
        <w:rPr>
          <w:rFonts w:ascii="Times New Roman" w:eastAsia="宋体" w:hAnsi="Times New Roman" w:cs="Times New Roman"/>
          <w:b/>
          <w:color w:val="auto"/>
          <w:sz w:val="21"/>
          <w:szCs w:val="21"/>
          <w:lang w:val="en-US" w:eastAsia="zh-CN"/>
        </w:rPr>
        <w:t xml:space="preserve"> and then use the the DRX configuration associated with this PQI for this destination ID;</w:t>
      </w:r>
    </w:p>
    <w:p w14:paraId="532BCEFB" w14:textId="77777777" w:rsidR="006E46ED" w:rsidRPr="00CC5E1F" w:rsidRDefault="006E46ED" w:rsidP="006E46ED">
      <w:pPr>
        <w:pStyle w:val="afff"/>
        <w:numPr>
          <w:ilvl w:val="0"/>
          <w:numId w:val="29"/>
        </w:numPr>
        <w:spacing w:after="120"/>
        <w:ind w:firstLineChars="0"/>
        <w:jc w:val="both"/>
        <w:rPr>
          <w:rFonts w:ascii="Times New Roman" w:eastAsia="宋体" w:hAnsi="Times New Roman" w:cs="Times New Roman"/>
          <w:b/>
          <w:color w:val="auto"/>
          <w:sz w:val="21"/>
          <w:szCs w:val="21"/>
          <w:lang w:val="en-US" w:eastAsia="zh-CN"/>
        </w:rPr>
      </w:pPr>
      <w:r w:rsidRPr="00CC5E1F">
        <w:rPr>
          <w:rFonts w:ascii="Times New Roman" w:eastAsia="宋体" w:hAnsi="Times New Roman" w:cs="Times New Roman"/>
          <w:b/>
          <w:color w:val="auto"/>
          <w:sz w:val="21"/>
          <w:szCs w:val="21"/>
          <w:lang w:val="en-US" w:eastAsia="zh-CN"/>
        </w:rPr>
        <w:t>Option 2: first decide multiple DRX configuration(s) respectively corresponding to the PQI(s) associated with the destination ID</w:t>
      </w:r>
      <w:r w:rsidRPr="00CC5E1F">
        <w:rPr>
          <w:rFonts w:ascii="Times New Roman" w:eastAsia="宋体" w:hAnsi="Times New Roman" w:cs="Times New Roman" w:hint="eastAsia"/>
          <w:b/>
          <w:color w:val="auto"/>
          <w:sz w:val="21"/>
          <w:szCs w:val="21"/>
          <w:lang w:val="en-US" w:eastAsia="zh-CN"/>
        </w:rPr>
        <w:t>,</w:t>
      </w:r>
      <w:r w:rsidRPr="00CC5E1F">
        <w:rPr>
          <w:rFonts w:ascii="Times New Roman" w:eastAsia="宋体" w:hAnsi="Times New Roman" w:cs="Times New Roman"/>
          <w:b/>
          <w:color w:val="auto"/>
          <w:sz w:val="21"/>
          <w:szCs w:val="21"/>
          <w:lang w:val="en-US" w:eastAsia="zh-CN"/>
        </w:rPr>
        <w:t xml:space="preserve"> and then select a target DRX configuration as per some specific criteria (e.g. the DRX configuration with the smallest DRX cycle) within these DRX configurations.</w:t>
      </w:r>
    </w:p>
    <w:p w14:paraId="52B05617" w14:textId="77777777" w:rsidR="006E46ED" w:rsidRDefault="006E46ED" w:rsidP="006E46ED">
      <w:pPr>
        <w:spacing w:after="120"/>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 xml:space="preserve">Proposal 5: </w:t>
      </w:r>
      <w:r w:rsidRPr="00755AF6">
        <w:rPr>
          <w:rFonts w:ascii="Times New Roman" w:eastAsia="宋体" w:hAnsi="Times New Roman" w:cs="Times New Roman"/>
          <w:b/>
          <w:kern w:val="2"/>
          <w:sz w:val="21"/>
          <w:szCs w:val="21"/>
          <w:lang w:val="en-US" w:eastAsia="zh-CN"/>
        </w:rPr>
        <w:t>For groupcast, SL Inactivity timer is maintained per L2 destination ID.</w:t>
      </w:r>
    </w:p>
    <w:p w14:paraId="51E38134" w14:textId="77777777" w:rsidR="006E46ED" w:rsidRPr="00DB1D81" w:rsidRDefault="006E46ED" w:rsidP="006E46ED">
      <w:pPr>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Proposal 6: Compared to unicast</w:t>
      </w:r>
      <w:r w:rsidRPr="00755AF6">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no specific handling for synchronization of inactivity timers is needed for groupcast</w:t>
      </w:r>
      <w:r w:rsidRPr="00755AF6">
        <w:rPr>
          <w:rFonts w:ascii="Times New Roman" w:eastAsia="宋体" w:hAnsi="Times New Roman" w:cs="Times New Roman"/>
          <w:b/>
          <w:kern w:val="2"/>
          <w:sz w:val="21"/>
          <w:szCs w:val="21"/>
          <w:lang w:val="en-US" w:eastAsia="zh-CN"/>
        </w:rPr>
        <w:t>.</w:t>
      </w:r>
    </w:p>
    <w:p w14:paraId="1FE0815B" w14:textId="77777777" w:rsidR="006E46ED" w:rsidRDefault="006E46ED" w:rsidP="006E46ED">
      <w:pPr>
        <w:spacing w:after="60"/>
        <w:jc w:val="both"/>
        <w:rPr>
          <w:rFonts w:ascii="Times New Roman" w:eastAsia="宋体" w:hAnsi="Times New Roman" w:cs="Times New Roman"/>
          <w:b/>
          <w:kern w:val="2"/>
          <w:sz w:val="21"/>
          <w:szCs w:val="21"/>
          <w:lang w:val="en-US" w:eastAsia="zh-CN"/>
        </w:rPr>
      </w:pPr>
      <w:r w:rsidRPr="008D73E8">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7</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TX-</w:t>
      </w:r>
      <w:r w:rsidRPr="00625433">
        <w:rPr>
          <w:rFonts w:ascii="Times New Roman" w:eastAsia="宋体" w:hAnsi="Times New Roman" w:cs="Times New Roman"/>
          <w:b/>
          <w:kern w:val="2"/>
          <w:sz w:val="21"/>
          <w:szCs w:val="21"/>
          <w:lang w:val="en-US" w:eastAsia="zh-CN"/>
        </w:rPr>
        <w:t xml:space="preserve">UE can </w:t>
      </w:r>
      <w:r>
        <w:rPr>
          <w:rFonts w:ascii="Times New Roman" w:eastAsia="宋体" w:hAnsi="Times New Roman" w:cs="Times New Roman"/>
          <w:b/>
          <w:kern w:val="2"/>
          <w:sz w:val="21"/>
          <w:szCs w:val="21"/>
          <w:lang w:val="en-US" w:eastAsia="zh-CN"/>
        </w:rPr>
        <w:t xml:space="preserve">only schedule the </w:t>
      </w:r>
      <w:r w:rsidRPr="00625433">
        <w:rPr>
          <w:rFonts w:ascii="Times New Roman" w:eastAsia="宋体" w:hAnsi="Times New Roman" w:cs="Times New Roman"/>
          <w:b/>
          <w:kern w:val="2"/>
          <w:sz w:val="21"/>
          <w:szCs w:val="21"/>
          <w:lang w:val="en-US" w:eastAsia="zh-CN"/>
        </w:rPr>
        <w:t>retransmission</w:t>
      </w:r>
      <w:r>
        <w:rPr>
          <w:rFonts w:ascii="Times New Roman" w:eastAsia="宋体" w:hAnsi="Times New Roman" w:cs="Times New Roman"/>
          <w:b/>
          <w:kern w:val="2"/>
          <w:sz w:val="21"/>
          <w:szCs w:val="21"/>
          <w:lang w:val="en-US" w:eastAsia="zh-CN"/>
        </w:rPr>
        <w:t xml:space="preserve"> of the SL process</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es) whose retransmission timer(s) is/are running, when neither Onduration timer nor Inactivity timer for the related groupcast Destination (maintained at the TX UE side) is running.</w:t>
      </w:r>
    </w:p>
    <w:p w14:paraId="02CF5542" w14:textId="77777777" w:rsidR="006E46ED" w:rsidRDefault="006E46ED" w:rsidP="006E46ED">
      <w:pPr>
        <w:jc w:val="both"/>
        <w:rPr>
          <w:rFonts w:ascii="Times New Roman" w:eastAsia="宋体" w:hAnsi="Times New Roman" w:cs="Times New Roman"/>
          <w:b/>
          <w:kern w:val="2"/>
          <w:sz w:val="21"/>
          <w:szCs w:val="21"/>
          <w:lang w:val="en-US" w:eastAsia="zh-CN"/>
        </w:rPr>
      </w:pPr>
      <w:r w:rsidRPr="008D73E8">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8</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SL broadcast</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groupcast, RRC</w:t>
      </w:r>
      <w:r w:rsidRPr="003E2826">
        <w:rPr>
          <w:rFonts w:ascii="Times New Roman" w:eastAsia="宋体" w:hAnsi="Times New Roman" w:cs="Times New Roman"/>
          <w:b/>
          <w:kern w:val="2"/>
          <w:sz w:val="21"/>
          <w:szCs w:val="21"/>
          <w:lang w:val="en-US" w:eastAsia="zh-CN"/>
        </w:rPr>
        <w:t>_CONNECTED TX-UE/RX-UE can o</w:t>
      </w:r>
      <w:r>
        <w:rPr>
          <w:rFonts w:ascii="Times New Roman" w:eastAsia="宋体" w:hAnsi="Times New Roman" w:cs="Times New Roman"/>
          <w:b/>
          <w:kern w:val="2"/>
          <w:sz w:val="21"/>
          <w:szCs w:val="21"/>
          <w:lang w:val="en-US" w:eastAsia="zh-CN"/>
        </w:rPr>
        <w:t>btain DRX configurations from dedicated RRC signaling.</w:t>
      </w:r>
    </w:p>
    <w:p w14:paraId="6706663E" w14:textId="77777777" w:rsidR="006E46ED" w:rsidRDefault="006E46ED" w:rsidP="006E46ED">
      <w:pPr>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Proposal 9</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 xml:space="preserve"> </w:t>
      </w:r>
      <w:r w:rsidRPr="005551A4">
        <w:rPr>
          <w:rFonts w:ascii="Times New Roman" w:eastAsia="宋体" w:hAnsi="Times New Roman" w:cs="Times New Roman"/>
          <w:b/>
          <w:kern w:val="2"/>
          <w:sz w:val="21"/>
          <w:szCs w:val="21"/>
          <w:lang w:val="en-US" w:eastAsia="zh-CN"/>
        </w:rPr>
        <w:t xml:space="preserve">For broadcast/groupcast, </w:t>
      </w:r>
      <w:r w:rsidRPr="002E6751">
        <w:rPr>
          <w:rFonts w:ascii="Times New Roman" w:eastAsia="宋体" w:hAnsi="Times New Roman" w:cs="Times New Roman"/>
          <w:b/>
          <w:kern w:val="2"/>
          <w:sz w:val="21"/>
          <w:szCs w:val="21"/>
          <w:lang w:val="en-US" w:eastAsia="zh-CN"/>
        </w:rPr>
        <w:t xml:space="preserve">TX-UE </w:t>
      </w:r>
      <w:r>
        <w:rPr>
          <w:rFonts w:ascii="Times New Roman" w:eastAsia="宋体" w:hAnsi="Times New Roman" w:cs="Times New Roman"/>
          <w:b/>
          <w:kern w:val="2"/>
          <w:sz w:val="21"/>
          <w:szCs w:val="21"/>
          <w:lang w:val="en-US" w:eastAsia="zh-CN"/>
        </w:rPr>
        <w:t>signal</w:t>
      </w:r>
      <w:r w:rsidRPr="002E6751">
        <w:rPr>
          <w:rFonts w:ascii="Times New Roman" w:eastAsia="宋体" w:hAnsi="Times New Roman" w:cs="Times New Roman"/>
          <w:b/>
          <w:kern w:val="2"/>
          <w:sz w:val="21"/>
          <w:szCs w:val="21"/>
          <w:lang w:val="en-US" w:eastAsia="zh-CN"/>
        </w:rPr>
        <w:t xml:space="preserve">s the DRX configuration and its </w:t>
      </w:r>
      <w:r>
        <w:rPr>
          <w:rFonts w:ascii="Times New Roman" w:eastAsia="宋体" w:hAnsi="Times New Roman" w:cs="Times New Roman"/>
          <w:b/>
          <w:kern w:val="2"/>
          <w:sz w:val="21"/>
          <w:szCs w:val="21"/>
          <w:lang w:val="en-US" w:eastAsia="zh-CN"/>
        </w:rPr>
        <w:t xml:space="preserve">own </w:t>
      </w:r>
      <w:r w:rsidRPr="002E6751">
        <w:rPr>
          <w:rFonts w:ascii="Times New Roman" w:eastAsia="宋体" w:hAnsi="Times New Roman" w:cs="Times New Roman"/>
          <w:b/>
          <w:kern w:val="2"/>
          <w:sz w:val="21"/>
          <w:szCs w:val="21"/>
          <w:lang w:val="en-US" w:eastAsia="zh-CN"/>
        </w:rPr>
        <w:t>I</w:t>
      </w:r>
      <w:r>
        <w:rPr>
          <w:rFonts w:ascii="Times New Roman" w:eastAsia="宋体" w:hAnsi="Times New Roman" w:cs="Times New Roman"/>
          <w:b/>
          <w:kern w:val="2"/>
          <w:sz w:val="21"/>
          <w:szCs w:val="21"/>
          <w:lang w:val="en-US" w:eastAsia="zh-CN"/>
        </w:rPr>
        <w:t>n</w:t>
      </w:r>
      <w:r w:rsidRPr="002E6751">
        <w:rPr>
          <w:rFonts w:ascii="Times New Roman" w:eastAsia="宋体" w:hAnsi="Times New Roman" w:cs="Times New Roman"/>
          <w:b/>
          <w:kern w:val="2"/>
          <w:sz w:val="21"/>
          <w:szCs w:val="21"/>
          <w:lang w:val="en-US" w:eastAsia="zh-CN"/>
        </w:rPr>
        <w:t xml:space="preserve">C/OOC status to </w:t>
      </w:r>
      <w:r>
        <w:rPr>
          <w:rFonts w:ascii="Times New Roman" w:eastAsia="宋体" w:hAnsi="Times New Roman" w:cs="Times New Roman"/>
          <w:b/>
          <w:kern w:val="2"/>
          <w:sz w:val="21"/>
          <w:szCs w:val="21"/>
          <w:lang w:val="en-US" w:eastAsia="zh-CN"/>
        </w:rPr>
        <w:t xml:space="preserve">its peer </w:t>
      </w:r>
      <w:r w:rsidRPr="002E6751">
        <w:rPr>
          <w:rFonts w:ascii="Times New Roman" w:eastAsia="宋体" w:hAnsi="Times New Roman" w:cs="Times New Roman"/>
          <w:b/>
          <w:kern w:val="2"/>
          <w:sz w:val="21"/>
          <w:szCs w:val="21"/>
          <w:lang w:val="en-US" w:eastAsia="zh-CN"/>
        </w:rPr>
        <w:t>RX-UE</w:t>
      </w:r>
      <w:r>
        <w:rPr>
          <w:rFonts w:ascii="Times New Roman" w:eastAsia="宋体" w:hAnsi="Times New Roman" w:cs="Times New Roman"/>
          <w:b/>
          <w:kern w:val="2"/>
          <w:sz w:val="21"/>
          <w:szCs w:val="21"/>
          <w:lang w:val="en-US" w:eastAsia="zh-CN"/>
        </w:rPr>
        <w:t>(s)</w:t>
      </w:r>
      <w:r w:rsidRPr="002E6751">
        <w:rPr>
          <w:rFonts w:ascii="Times New Roman" w:eastAsia="宋体" w:hAnsi="Times New Roman" w:cs="Times New Roman"/>
          <w:b/>
          <w:kern w:val="2"/>
          <w:sz w:val="21"/>
          <w:szCs w:val="21"/>
          <w:lang w:val="en-US" w:eastAsia="zh-CN"/>
        </w:rPr>
        <w:t xml:space="preserve">. If </w:t>
      </w:r>
      <w:r>
        <w:rPr>
          <w:rFonts w:ascii="Times New Roman" w:eastAsia="宋体" w:hAnsi="Times New Roman" w:cs="Times New Roman"/>
          <w:b/>
          <w:kern w:val="2"/>
          <w:sz w:val="21"/>
          <w:szCs w:val="21"/>
          <w:lang w:val="en-US" w:eastAsia="zh-CN"/>
        </w:rPr>
        <w:t xml:space="preserve">a </w:t>
      </w:r>
      <w:r w:rsidRPr="002E6751">
        <w:rPr>
          <w:rFonts w:ascii="Times New Roman" w:eastAsia="宋体" w:hAnsi="Times New Roman" w:cs="Times New Roman"/>
          <w:b/>
          <w:kern w:val="2"/>
          <w:sz w:val="21"/>
          <w:szCs w:val="21"/>
          <w:lang w:val="en-US" w:eastAsia="zh-CN"/>
        </w:rPr>
        <w:t>RX-UE finds that its I</w:t>
      </w:r>
      <w:r>
        <w:rPr>
          <w:rFonts w:ascii="Times New Roman" w:eastAsia="宋体" w:hAnsi="Times New Roman" w:cs="Times New Roman"/>
          <w:b/>
          <w:kern w:val="2"/>
          <w:sz w:val="21"/>
          <w:szCs w:val="21"/>
          <w:lang w:val="en-US" w:eastAsia="zh-CN"/>
        </w:rPr>
        <w:t>n</w:t>
      </w:r>
      <w:r w:rsidRPr="002E6751">
        <w:rPr>
          <w:rFonts w:ascii="Times New Roman" w:eastAsia="宋体" w:hAnsi="Times New Roman" w:cs="Times New Roman"/>
          <w:b/>
          <w:kern w:val="2"/>
          <w:sz w:val="21"/>
          <w:szCs w:val="21"/>
          <w:lang w:val="en-US" w:eastAsia="zh-CN"/>
        </w:rPr>
        <w:t xml:space="preserve">C/OOC status is consistent with </w:t>
      </w:r>
      <w:r>
        <w:rPr>
          <w:rFonts w:ascii="Times New Roman" w:eastAsia="宋体" w:hAnsi="Times New Roman" w:cs="Times New Roman"/>
          <w:b/>
          <w:kern w:val="2"/>
          <w:sz w:val="21"/>
          <w:szCs w:val="21"/>
          <w:lang w:val="en-US" w:eastAsia="zh-CN"/>
        </w:rPr>
        <w:t xml:space="preserve">the </w:t>
      </w:r>
      <w:r w:rsidRPr="002E6751">
        <w:rPr>
          <w:rFonts w:ascii="Times New Roman" w:eastAsia="宋体" w:hAnsi="Times New Roman" w:cs="Times New Roman"/>
          <w:b/>
          <w:kern w:val="2"/>
          <w:sz w:val="21"/>
          <w:szCs w:val="21"/>
          <w:lang w:val="en-US" w:eastAsia="zh-CN"/>
        </w:rPr>
        <w:t xml:space="preserve">TX-UE, it ignores the DRX configuration provided by TX-UE; otherwise, </w:t>
      </w:r>
      <w:r>
        <w:rPr>
          <w:rFonts w:ascii="Times New Roman" w:eastAsia="宋体" w:hAnsi="Times New Roman" w:cs="Times New Roman"/>
          <w:b/>
          <w:kern w:val="2"/>
          <w:sz w:val="21"/>
          <w:szCs w:val="21"/>
          <w:lang w:val="en-US" w:eastAsia="zh-CN"/>
        </w:rPr>
        <w:t xml:space="preserve">the </w:t>
      </w:r>
      <w:r w:rsidRPr="002E6751">
        <w:rPr>
          <w:rFonts w:ascii="Times New Roman" w:eastAsia="宋体" w:hAnsi="Times New Roman" w:cs="Times New Roman"/>
          <w:b/>
          <w:kern w:val="2"/>
          <w:sz w:val="21"/>
          <w:szCs w:val="21"/>
          <w:lang w:val="en-US" w:eastAsia="zh-CN"/>
        </w:rPr>
        <w:t xml:space="preserve">RX-UE uses the DRX configuration provided by </w:t>
      </w:r>
      <w:r>
        <w:rPr>
          <w:rFonts w:ascii="Times New Roman" w:eastAsia="宋体" w:hAnsi="Times New Roman" w:cs="Times New Roman"/>
          <w:b/>
          <w:kern w:val="2"/>
          <w:sz w:val="21"/>
          <w:szCs w:val="21"/>
          <w:lang w:val="en-US" w:eastAsia="zh-CN"/>
        </w:rPr>
        <w:t xml:space="preserve">the </w:t>
      </w:r>
      <w:r w:rsidRPr="002E6751">
        <w:rPr>
          <w:rFonts w:ascii="Times New Roman" w:eastAsia="宋体" w:hAnsi="Times New Roman" w:cs="Times New Roman"/>
          <w:b/>
          <w:kern w:val="2"/>
          <w:sz w:val="21"/>
          <w:szCs w:val="21"/>
          <w:lang w:val="en-US" w:eastAsia="zh-CN"/>
        </w:rPr>
        <w:t>TX-UE</w:t>
      </w:r>
      <w:r>
        <w:rPr>
          <w:rFonts w:ascii="Times New Roman" w:eastAsia="宋体" w:hAnsi="Times New Roman" w:cs="Times New Roman"/>
          <w:b/>
          <w:kern w:val="2"/>
          <w:sz w:val="21"/>
          <w:szCs w:val="21"/>
          <w:lang w:val="en-US" w:eastAsia="zh-CN"/>
        </w:rPr>
        <w:t>.</w:t>
      </w:r>
    </w:p>
    <w:p w14:paraId="7B8D4B3D" w14:textId="77777777" w:rsidR="006E46ED" w:rsidRDefault="006E46ED" w:rsidP="006E46ED">
      <w:pPr>
        <w:widowControl w:val="0"/>
        <w:jc w:val="both"/>
        <w:rPr>
          <w:rFonts w:ascii="Times New Roman" w:eastAsia="宋体" w:hAnsi="Times New Roman" w:cs="Times New Roman"/>
          <w:b/>
          <w:kern w:val="2"/>
          <w:sz w:val="21"/>
          <w:szCs w:val="21"/>
          <w:lang w:val="en-US" w:eastAsia="zh-CN"/>
        </w:rPr>
      </w:pPr>
      <w:r w:rsidRPr="008D73E8">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10</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A</w:t>
      </w:r>
      <w:r w:rsidRPr="00B051D8">
        <w:rPr>
          <w:rFonts w:ascii="Times New Roman" w:eastAsia="宋体" w:hAnsi="Times New Roman" w:cs="Times New Roman"/>
          <w:b/>
          <w:kern w:val="2"/>
          <w:sz w:val="21"/>
          <w:szCs w:val="21"/>
          <w:lang w:val="en-US" w:eastAsia="zh-CN"/>
        </w:rPr>
        <w:t xml:space="preserve">pply </w:t>
      </w:r>
      <w:r>
        <w:rPr>
          <w:rFonts w:ascii="Times New Roman" w:eastAsia="宋体" w:hAnsi="Times New Roman" w:cs="Times New Roman"/>
          <w:b/>
          <w:kern w:val="2"/>
          <w:sz w:val="21"/>
          <w:szCs w:val="21"/>
          <w:lang w:val="en-US" w:eastAsia="zh-CN"/>
        </w:rPr>
        <w:t>SL</w:t>
      </w:r>
      <w:r w:rsidRPr="00B051D8">
        <w:rPr>
          <w:rFonts w:ascii="Times New Roman" w:eastAsia="宋体" w:hAnsi="Times New Roman" w:cs="Times New Roman"/>
          <w:b/>
          <w:kern w:val="2"/>
          <w:sz w:val="21"/>
          <w:szCs w:val="21"/>
          <w:lang w:val="en-US" w:eastAsia="zh-CN"/>
        </w:rPr>
        <w:t xml:space="preserve"> broadcast DRX mechanism for D</w:t>
      </w:r>
      <w:r>
        <w:rPr>
          <w:rFonts w:ascii="Times New Roman" w:eastAsia="宋体" w:hAnsi="Times New Roman" w:cs="Times New Roman"/>
          <w:b/>
          <w:kern w:val="2"/>
          <w:sz w:val="21"/>
          <w:szCs w:val="21"/>
          <w:lang w:val="en-US" w:eastAsia="zh-CN"/>
        </w:rPr>
        <w:t>CR</w:t>
      </w:r>
      <w:r w:rsidRPr="00B051D8">
        <w:rPr>
          <w:rFonts w:ascii="Times New Roman" w:eastAsia="宋体" w:hAnsi="Times New Roman" w:cs="Times New Roman"/>
          <w:b/>
          <w:kern w:val="2"/>
          <w:sz w:val="21"/>
          <w:szCs w:val="21"/>
          <w:lang w:val="en-US" w:eastAsia="zh-CN"/>
        </w:rPr>
        <w:t xml:space="preserve"> message</w:t>
      </w:r>
      <w:r>
        <w:rPr>
          <w:rFonts w:ascii="Times New Roman" w:eastAsia="宋体" w:hAnsi="Times New Roman" w:cs="Times New Roman"/>
          <w:b/>
          <w:kern w:val="2"/>
          <w:sz w:val="21"/>
          <w:szCs w:val="21"/>
          <w:lang w:val="en-US" w:eastAsia="zh-CN"/>
        </w:rPr>
        <w:t xml:space="preserve"> transfer. FFS whether any additional DCR-specific issue needs to be addressed under the SL broadcast DRX framework.</w:t>
      </w:r>
    </w:p>
    <w:p w14:paraId="6EAE5C05" w14:textId="735ABF1D" w:rsidR="00D255EF" w:rsidRPr="005C1A25" w:rsidRDefault="006E46ED" w:rsidP="005C1A25">
      <w:pPr>
        <w:widowControl w:val="0"/>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Proposal 11: FFS how to design the SL DRX for the transfer of other PC5-S messages than DCR message (e.g. SMC, DCA, etc.).</w:t>
      </w:r>
    </w:p>
    <w:bookmarkEnd w:id="59"/>
    <w:p w14:paraId="21035831" w14:textId="088D025B" w:rsidR="00486822" w:rsidRPr="00486822" w:rsidRDefault="006726B0" w:rsidP="00CA641E">
      <w:pPr>
        <w:pStyle w:val="1"/>
        <w:numPr>
          <w:ilvl w:val="0"/>
          <w:numId w:val="2"/>
        </w:numPr>
        <w:tabs>
          <w:tab w:val="clear" w:pos="432"/>
        </w:tabs>
        <w:ind w:left="567" w:hanging="567"/>
        <w:rPr>
          <w:rFonts w:ascii="Arial" w:eastAsiaTheme="minorEastAsia" w:hAnsi="Arial" w:cs="Times New Roman"/>
          <w:lang w:eastAsia="zh-CN"/>
        </w:rPr>
      </w:pPr>
      <w:r w:rsidRPr="00CA641E">
        <w:rPr>
          <w:rFonts w:ascii="Arial" w:eastAsia="MS Mincho" w:hAnsi="Arial" w:cs="Times New Roman" w:hint="eastAsia"/>
          <w:lang w:eastAsia="zh-CN"/>
        </w:rPr>
        <w:t>R</w:t>
      </w:r>
      <w:r w:rsidRPr="00CA641E">
        <w:rPr>
          <w:rFonts w:ascii="Arial" w:eastAsia="MS Mincho" w:hAnsi="Arial" w:cs="Times New Roman"/>
          <w:lang w:eastAsia="zh-CN"/>
        </w:rPr>
        <w:t>eference</w:t>
      </w:r>
    </w:p>
    <w:p w14:paraId="06C29D1F" w14:textId="182A6F46" w:rsidR="00CE0795" w:rsidRDefault="00CE0795" w:rsidP="0082496D">
      <w:pPr>
        <w:pStyle w:val="References"/>
        <w:numPr>
          <w:ilvl w:val="0"/>
          <w:numId w:val="13"/>
        </w:numPr>
        <w:tabs>
          <w:tab w:val="left" w:pos="420"/>
        </w:tabs>
        <w:ind w:right="220"/>
        <w:rPr>
          <w:kern w:val="2"/>
          <w:sz w:val="22"/>
          <w:szCs w:val="22"/>
          <w:lang w:eastAsia="zh-CN"/>
        </w:rPr>
      </w:pPr>
      <w:r>
        <w:rPr>
          <w:rFonts w:hint="eastAsia"/>
          <w:kern w:val="2"/>
          <w:sz w:val="22"/>
          <w:szCs w:val="22"/>
          <w:lang w:eastAsia="zh-CN"/>
        </w:rPr>
        <w:t>R</w:t>
      </w:r>
      <w:r>
        <w:rPr>
          <w:kern w:val="2"/>
          <w:sz w:val="22"/>
          <w:szCs w:val="22"/>
          <w:lang w:eastAsia="zh-CN"/>
        </w:rPr>
        <w:t>eport of 3GPP TSG RAN2</w:t>
      </w:r>
      <w:r w:rsidR="008B375A">
        <w:rPr>
          <w:kern w:val="2"/>
          <w:sz w:val="22"/>
          <w:szCs w:val="22"/>
          <w:lang w:eastAsia="zh-CN"/>
        </w:rPr>
        <w:t>#113</w:t>
      </w:r>
      <w:r>
        <w:rPr>
          <w:kern w:val="2"/>
          <w:sz w:val="22"/>
          <w:szCs w:val="22"/>
          <w:lang w:eastAsia="zh-CN"/>
        </w:rPr>
        <w:t>-e meeting, Online</w:t>
      </w:r>
    </w:p>
    <w:p w14:paraId="7E9F7DE2" w14:textId="61DB60E3" w:rsidR="008B375A" w:rsidRPr="008B375A" w:rsidRDefault="008B375A" w:rsidP="008B375A">
      <w:pPr>
        <w:pStyle w:val="References"/>
        <w:numPr>
          <w:ilvl w:val="0"/>
          <w:numId w:val="13"/>
        </w:numPr>
        <w:tabs>
          <w:tab w:val="left" w:pos="420"/>
        </w:tabs>
        <w:ind w:right="220"/>
        <w:rPr>
          <w:kern w:val="2"/>
          <w:sz w:val="22"/>
          <w:szCs w:val="22"/>
          <w:lang w:eastAsia="zh-CN"/>
        </w:rPr>
      </w:pPr>
      <w:r>
        <w:rPr>
          <w:rFonts w:hint="eastAsia"/>
          <w:kern w:val="2"/>
          <w:sz w:val="22"/>
          <w:szCs w:val="22"/>
          <w:lang w:eastAsia="zh-CN"/>
        </w:rPr>
        <w:t>R</w:t>
      </w:r>
      <w:r>
        <w:rPr>
          <w:kern w:val="2"/>
          <w:sz w:val="22"/>
          <w:szCs w:val="22"/>
          <w:lang w:eastAsia="zh-CN"/>
        </w:rPr>
        <w:t>eport of 3GPP TSG RAN2#113bis-e meeting, Online</w:t>
      </w:r>
    </w:p>
    <w:p w14:paraId="54296467" w14:textId="558C2991" w:rsidR="00967D9C" w:rsidRDefault="007D2456" w:rsidP="007D2456">
      <w:pPr>
        <w:numPr>
          <w:ilvl w:val="0"/>
          <w:numId w:val="13"/>
        </w:numPr>
        <w:rPr>
          <w:rFonts w:ascii="Times New Roman" w:eastAsia="宋体" w:hAnsi="Times New Roman" w:cs="Times New Roman"/>
          <w:kern w:val="2"/>
          <w:szCs w:val="22"/>
          <w:lang w:eastAsia="zh-CN"/>
        </w:rPr>
      </w:pPr>
      <w:r w:rsidRPr="008756A8">
        <w:rPr>
          <w:rFonts w:ascii="Times New Roman" w:eastAsia="宋体" w:hAnsi="Times New Roman" w:cs="Times New Roman"/>
          <w:kern w:val="2"/>
          <w:szCs w:val="22"/>
          <w:lang w:eastAsia="zh-CN"/>
        </w:rPr>
        <w:t>3GPP TS 23.287 V</w:t>
      </w:r>
      <w:r>
        <w:rPr>
          <w:rFonts w:ascii="Times New Roman" w:eastAsia="宋体" w:hAnsi="Times New Roman" w:cs="Times New Roman"/>
          <w:kern w:val="2"/>
          <w:szCs w:val="22"/>
          <w:lang w:eastAsia="zh-CN"/>
        </w:rPr>
        <w:t>16</w:t>
      </w:r>
      <w:r w:rsidRPr="008756A8">
        <w:rPr>
          <w:rFonts w:ascii="Times New Roman" w:eastAsia="宋体" w:hAnsi="Times New Roman" w:cs="Times New Roman"/>
          <w:kern w:val="2"/>
          <w:szCs w:val="22"/>
          <w:lang w:eastAsia="zh-CN"/>
        </w:rPr>
        <w:t>.</w:t>
      </w:r>
      <w:r>
        <w:rPr>
          <w:rFonts w:ascii="Times New Roman" w:eastAsia="宋体" w:hAnsi="Times New Roman" w:cs="Times New Roman"/>
          <w:kern w:val="2"/>
          <w:szCs w:val="22"/>
          <w:lang w:eastAsia="zh-CN"/>
        </w:rPr>
        <w:t>5</w:t>
      </w:r>
      <w:r w:rsidRPr="008756A8">
        <w:rPr>
          <w:rFonts w:ascii="Times New Roman" w:eastAsia="宋体" w:hAnsi="Times New Roman" w:cs="Times New Roman"/>
          <w:kern w:val="2"/>
          <w:szCs w:val="22"/>
          <w:lang w:eastAsia="zh-CN"/>
        </w:rPr>
        <w:t>.0 (20</w:t>
      </w:r>
      <w:r>
        <w:rPr>
          <w:rFonts w:ascii="Times New Roman" w:eastAsia="宋体" w:hAnsi="Times New Roman" w:cs="Times New Roman"/>
          <w:kern w:val="2"/>
          <w:szCs w:val="22"/>
          <w:lang w:eastAsia="zh-CN"/>
        </w:rPr>
        <w:t>20-12</w:t>
      </w:r>
      <w:r w:rsidRPr="008756A8">
        <w:rPr>
          <w:rFonts w:ascii="Times New Roman" w:eastAsia="宋体" w:hAnsi="Times New Roman" w:cs="Times New Roman"/>
          <w:kern w:val="2"/>
          <w:szCs w:val="22"/>
          <w:lang w:eastAsia="zh-CN"/>
        </w:rPr>
        <w:t>); 3rd Generation Partnership Project; Technical Specification Group Services and System Aspects; Architecture enhancements for 5G System (5GS) to support Vehicle-to-Everything (V2X) services (Release 16)</w:t>
      </w:r>
    </w:p>
    <w:p w14:paraId="2E02E337" w14:textId="77777777" w:rsidR="00967D9C" w:rsidRDefault="00967D9C">
      <w:pPr>
        <w:spacing w:after="0"/>
        <w:rPr>
          <w:rFonts w:ascii="Times New Roman" w:eastAsia="宋体" w:hAnsi="Times New Roman" w:cs="Times New Roman"/>
          <w:kern w:val="2"/>
          <w:szCs w:val="22"/>
          <w:lang w:eastAsia="zh-CN"/>
        </w:rPr>
      </w:pPr>
      <w:r>
        <w:rPr>
          <w:rFonts w:ascii="Times New Roman" w:eastAsia="宋体" w:hAnsi="Times New Roman" w:cs="Times New Roman"/>
          <w:kern w:val="2"/>
          <w:szCs w:val="22"/>
          <w:lang w:eastAsia="zh-CN"/>
        </w:rPr>
        <w:br w:type="page"/>
      </w:r>
    </w:p>
    <w:p w14:paraId="3FD3878D" w14:textId="3C3AB2F6" w:rsidR="00967D9C" w:rsidRDefault="00967D9C" w:rsidP="00967D9C">
      <w:pPr>
        <w:pStyle w:val="1"/>
        <w:rPr>
          <w:rFonts w:ascii="Arial" w:eastAsia="MS Mincho" w:hAnsi="Arial" w:cs="Times New Roman"/>
          <w:lang w:eastAsia="zh-CN"/>
        </w:rPr>
      </w:pPr>
      <w:r>
        <w:rPr>
          <w:rFonts w:ascii="Arial" w:eastAsia="MS Mincho" w:hAnsi="Arial" w:cs="Times New Roman"/>
          <w:lang w:eastAsia="zh-CN"/>
        </w:rPr>
        <w:t xml:space="preserve">Appendix: </w:t>
      </w:r>
      <w:r w:rsidR="00067B82">
        <w:rPr>
          <w:rFonts w:ascii="Arial" w:eastAsia="MS Mincho" w:hAnsi="Arial" w:cs="Times New Roman"/>
          <w:lang w:eastAsia="zh-CN"/>
        </w:rPr>
        <w:t>A d</w:t>
      </w:r>
      <w:r>
        <w:rPr>
          <w:rFonts w:ascii="Arial" w:eastAsia="MS Mincho" w:hAnsi="Arial" w:cs="Times New Roman"/>
          <w:lang w:eastAsia="zh-CN"/>
        </w:rPr>
        <w:t>raft LS to SA2</w:t>
      </w:r>
    </w:p>
    <w:p w14:paraId="560C6A5B" w14:textId="32F05D16" w:rsidR="00BF3E62" w:rsidRPr="00813BBD" w:rsidRDefault="00BF3E62" w:rsidP="00813BBD">
      <w:pPr>
        <w:rPr>
          <w:lang w:eastAsia="zh-CN"/>
        </w:rPr>
      </w:pPr>
    </w:p>
    <w:p w14:paraId="1EF1ED01" w14:textId="6053C2C2" w:rsidR="00967D9C" w:rsidRPr="00967D9C" w:rsidRDefault="00967D9C" w:rsidP="00967D9C">
      <w:pPr>
        <w:tabs>
          <w:tab w:val="right" w:pos="9639"/>
        </w:tabs>
        <w:spacing w:after="0"/>
        <w:rPr>
          <w:rFonts w:ascii="Arial" w:eastAsia="宋体" w:hAnsi="Arial" w:cs="Arial"/>
          <w:b/>
          <w:i/>
          <w:noProof/>
          <w:sz w:val="28"/>
          <w:lang w:val="en-US"/>
        </w:rPr>
      </w:pPr>
      <w:bookmarkStart w:id="60" w:name="_Hlk21442131"/>
      <w:r w:rsidRPr="00967D9C">
        <w:rPr>
          <w:rFonts w:ascii="Arial" w:eastAsia="宋体" w:hAnsi="Arial" w:cs="Arial"/>
          <w:b/>
          <w:noProof/>
          <w:sz w:val="24"/>
          <w:lang w:val="en-US" w:eastAsia="zh-CN"/>
        </w:rPr>
        <w:t>3GPP TSG-RAN2 Meeting #</w:t>
      </w:r>
      <w:r w:rsidR="0067628F" w:rsidRPr="00967D9C">
        <w:rPr>
          <w:rFonts w:ascii="Arial" w:eastAsia="宋体" w:hAnsi="Arial" w:cs="Arial"/>
          <w:b/>
          <w:noProof/>
          <w:sz w:val="24"/>
          <w:lang w:val="en-US" w:eastAsia="zh-CN"/>
        </w:rPr>
        <w:t>11</w:t>
      </w:r>
      <w:r w:rsidR="0067628F">
        <w:rPr>
          <w:rFonts w:ascii="Arial" w:eastAsia="宋体" w:hAnsi="Arial" w:cs="Arial"/>
          <w:b/>
          <w:noProof/>
          <w:sz w:val="24"/>
          <w:lang w:val="en-US" w:eastAsia="zh-CN"/>
        </w:rPr>
        <w:t>4</w:t>
      </w:r>
      <w:r w:rsidRPr="00967D9C">
        <w:rPr>
          <w:rFonts w:ascii="Arial" w:eastAsia="宋体" w:hAnsi="Arial" w:cs="Arial"/>
          <w:b/>
          <w:noProof/>
          <w:sz w:val="24"/>
          <w:lang w:val="en-US" w:eastAsia="zh-CN"/>
        </w:rPr>
        <w:t>-e</w:t>
      </w:r>
      <w:r w:rsidRPr="00967D9C">
        <w:rPr>
          <w:rFonts w:ascii="Arial" w:eastAsia="宋体" w:hAnsi="Arial" w:cs="Arial"/>
          <w:b/>
          <w:i/>
          <w:noProof/>
          <w:sz w:val="24"/>
          <w:lang w:val="en-US" w:eastAsia="zh-CN"/>
        </w:rPr>
        <w:t xml:space="preserve"> </w:t>
      </w:r>
      <w:r w:rsidRPr="00967D9C">
        <w:rPr>
          <w:rFonts w:ascii="Arial" w:eastAsia="宋体" w:hAnsi="Arial" w:cs="Arial"/>
          <w:b/>
          <w:i/>
          <w:noProof/>
          <w:sz w:val="28"/>
          <w:lang w:val="en-US" w:eastAsia="zh-CN"/>
        </w:rPr>
        <w:tab/>
        <w:t>R2-21XXXXX</w:t>
      </w:r>
    </w:p>
    <w:p w14:paraId="421DF47D" w14:textId="651D813E" w:rsidR="00967D9C" w:rsidRPr="00967D9C" w:rsidRDefault="00967D9C" w:rsidP="00967D9C">
      <w:pPr>
        <w:tabs>
          <w:tab w:val="center" w:pos="4153"/>
          <w:tab w:val="right" w:pos="8306"/>
        </w:tabs>
        <w:spacing w:after="0"/>
        <w:ind w:right="220"/>
        <w:rPr>
          <w:rFonts w:ascii="Arial" w:eastAsia="宋体" w:hAnsi="Arial" w:cs="Arial"/>
          <w:b/>
          <w:bCs/>
          <w:szCs w:val="22"/>
        </w:rPr>
      </w:pPr>
      <w:r w:rsidRPr="00967D9C">
        <w:rPr>
          <w:rFonts w:ascii="Arial" w:eastAsia="宋体" w:hAnsi="Arial" w:cs="Arial"/>
          <w:b/>
          <w:bCs/>
          <w:szCs w:val="22"/>
        </w:rPr>
        <w:t xml:space="preserve">Electronic meeting, online, </w:t>
      </w:r>
      <w:r w:rsidR="0067628F" w:rsidRPr="00967D9C">
        <w:rPr>
          <w:rFonts w:ascii="Arial" w:eastAsia="宋体" w:hAnsi="Arial" w:cs="Arial"/>
          <w:b/>
          <w:bCs/>
          <w:szCs w:val="22"/>
        </w:rPr>
        <w:t>1</w:t>
      </w:r>
      <w:r w:rsidR="0067628F">
        <w:rPr>
          <w:rFonts w:ascii="Arial" w:eastAsia="宋体" w:hAnsi="Arial" w:cs="Arial"/>
          <w:b/>
          <w:bCs/>
          <w:szCs w:val="22"/>
        </w:rPr>
        <w:t>9</w:t>
      </w:r>
      <w:r w:rsidR="0067628F" w:rsidRPr="00967D9C">
        <w:rPr>
          <w:rFonts w:ascii="Arial" w:eastAsia="宋体" w:hAnsi="Arial" w:cs="Arial"/>
          <w:b/>
          <w:bCs/>
          <w:szCs w:val="22"/>
          <w:vertAlign w:val="superscript"/>
        </w:rPr>
        <w:t>th</w:t>
      </w:r>
      <w:r w:rsidR="0067628F" w:rsidRPr="00967D9C">
        <w:rPr>
          <w:rFonts w:ascii="Arial" w:eastAsia="宋体" w:hAnsi="Arial" w:cs="Arial"/>
          <w:b/>
          <w:bCs/>
          <w:szCs w:val="22"/>
        </w:rPr>
        <w:t xml:space="preserve"> </w:t>
      </w:r>
      <w:r w:rsidR="0067628F">
        <w:rPr>
          <w:rFonts w:ascii="Arial" w:eastAsia="宋体" w:hAnsi="Arial" w:cs="Arial"/>
          <w:b/>
          <w:bCs/>
          <w:szCs w:val="22"/>
        </w:rPr>
        <w:t>May</w:t>
      </w:r>
      <w:r w:rsidRPr="00967D9C">
        <w:rPr>
          <w:rFonts w:ascii="Arial" w:eastAsia="宋体" w:hAnsi="Arial" w:cs="Arial"/>
          <w:b/>
          <w:bCs/>
          <w:szCs w:val="22"/>
        </w:rPr>
        <w:t xml:space="preserve">- </w:t>
      </w:r>
      <w:r w:rsidR="0067628F" w:rsidRPr="00967D9C">
        <w:rPr>
          <w:rFonts w:ascii="Arial" w:eastAsia="宋体" w:hAnsi="Arial" w:cs="Arial"/>
          <w:b/>
          <w:bCs/>
          <w:szCs w:val="22"/>
        </w:rPr>
        <w:t>2</w:t>
      </w:r>
      <w:r w:rsidR="0067628F">
        <w:rPr>
          <w:rFonts w:ascii="Arial" w:eastAsia="宋体" w:hAnsi="Arial" w:cs="Arial"/>
          <w:b/>
          <w:bCs/>
          <w:szCs w:val="22"/>
        </w:rPr>
        <w:t>7</w:t>
      </w:r>
      <w:r w:rsidR="0067628F" w:rsidRPr="00967D9C">
        <w:rPr>
          <w:rFonts w:ascii="Arial" w:eastAsia="宋体" w:hAnsi="Arial" w:cs="Arial"/>
          <w:b/>
          <w:bCs/>
          <w:szCs w:val="22"/>
          <w:vertAlign w:val="superscript"/>
        </w:rPr>
        <w:t>th</w:t>
      </w:r>
      <w:r w:rsidR="0067628F" w:rsidRPr="00967D9C">
        <w:rPr>
          <w:rFonts w:ascii="Arial" w:eastAsia="宋体" w:hAnsi="Arial" w:cs="Arial"/>
          <w:b/>
          <w:bCs/>
          <w:szCs w:val="22"/>
        </w:rPr>
        <w:t xml:space="preserve"> </w:t>
      </w:r>
      <w:r w:rsidR="0067628F">
        <w:rPr>
          <w:rFonts w:ascii="Arial" w:eastAsia="宋体" w:hAnsi="Arial" w:cs="Arial" w:hint="eastAsia"/>
          <w:b/>
          <w:bCs/>
          <w:szCs w:val="22"/>
          <w:lang w:eastAsia="zh-CN"/>
        </w:rPr>
        <w:t>May</w:t>
      </w:r>
      <w:r w:rsidRPr="00967D9C">
        <w:rPr>
          <w:rFonts w:ascii="Arial" w:eastAsia="宋体" w:hAnsi="Arial" w:cs="Arial"/>
          <w:b/>
          <w:bCs/>
          <w:szCs w:val="22"/>
        </w:rPr>
        <w:t xml:space="preserve"> 2021</w:t>
      </w:r>
    </w:p>
    <w:bookmarkEnd w:id="60"/>
    <w:p w14:paraId="123930EF" w14:textId="6E9C46B5" w:rsidR="00967D9C" w:rsidRPr="00967D9C" w:rsidRDefault="00967D9C" w:rsidP="00967D9C">
      <w:pPr>
        <w:spacing w:after="60"/>
        <w:ind w:left="1985" w:hanging="1985"/>
        <w:rPr>
          <w:rFonts w:ascii="Arial" w:eastAsia="宋体" w:hAnsi="Arial" w:cs="Arial"/>
          <w:b/>
          <w:sz w:val="20"/>
        </w:rPr>
      </w:pPr>
    </w:p>
    <w:p w14:paraId="37170C47" w14:textId="0665F0FC" w:rsidR="00967D9C" w:rsidRPr="00967D9C" w:rsidRDefault="00967D9C" w:rsidP="00967D9C">
      <w:pPr>
        <w:spacing w:after="60"/>
        <w:ind w:left="1985" w:hanging="1985"/>
        <w:rPr>
          <w:rFonts w:ascii="Times New Roman" w:eastAsia="宋体" w:hAnsi="Times New Roman" w:cs="Arial"/>
          <w:b/>
          <w:sz w:val="20"/>
        </w:rPr>
      </w:pPr>
      <w:r w:rsidRPr="00967D9C">
        <w:rPr>
          <w:rFonts w:ascii="Arial" w:eastAsia="宋体" w:hAnsi="Arial" w:cs="Arial"/>
          <w:b/>
          <w:sz w:val="20"/>
        </w:rPr>
        <w:t>Title:</w:t>
      </w:r>
      <w:r w:rsidRPr="00967D9C">
        <w:rPr>
          <w:rFonts w:ascii="Arial" w:eastAsia="宋体" w:hAnsi="Arial" w:cs="Arial"/>
          <w:b/>
          <w:sz w:val="20"/>
        </w:rPr>
        <w:tab/>
      </w:r>
      <w:r>
        <w:rPr>
          <w:rFonts w:ascii="Arial" w:eastAsia="宋体" w:hAnsi="Arial" w:cs="Arial"/>
          <w:b/>
          <w:sz w:val="20"/>
        </w:rPr>
        <w:t xml:space="preserve">[Draft] </w:t>
      </w:r>
      <w:r w:rsidRPr="00967D9C">
        <w:rPr>
          <w:rFonts w:ascii="Arial" w:eastAsia="宋体" w:hAnsi="Arial" w:cs="Arial"/>
          <w:b/>
          <w:bCs/>
          <w:sz w:val="20"/>
          <w:lang w:val="en-US"/>
        </w:rPr>
        <w:t xml:space="preserve">LS on </w:t>
      </w:r>
      <w:r w:rsidRPr="00967D9C">
        <w:rPr>
          <w:rFonts w:ascii="Arial" w:eastAsia="宋体" w:hAnsi="Arial" w:cs="Arial" w:hint="eastAsia"/>
          <w:b/>
          <w:bCs/>
          <w:sz w:val="20"/>
          <w:lang w:eastAsia="zh-CN"/>
        </w:rPr>
        <w:t>QoS</w:t>
      </w:r>
      <w:r w:rsidRPr="00967D9C">
        <w:rPr>
          <w:rFonts w:ascii="Arial" w:eastAsia="宋体" w:hAnsi="Arial" w:cs="Arial"/>
          <w:b/>
          <w:bCs/>
          <w:sz w:val="20"/>
        </w:rPr>
        <w:t xml:space="preserve"> availability for </w:t>
      </w:r>
      <w:r>
        <w:rPr>
          <w:rFonts w:ascii="Arial" w:eastAsia="宋体" w:hAnsi="Arial" w:cs="Arial"/>
          <w:b/>
          <w:bCs/>
          <w:sz w:val="20"/>
        </w:rPr>
        <w:t xml:space="preserve">SL </w:t>
      </w:r>
      <w:r w:rsidRPr="00967D9C">
        <w:rPr>
          <w:rFonts w:ascii="Arial" w:eastAsia="宋体" w:hAnsi="Arial" w:cs="Arial"/>
          <w:b/>
          <w:bCs/>
          <w:sz w:val="20"/>
        </w:rPr>
        <w:t>broadcast and groupcast</w:t>
      </w:r>
      <w:r w:rsidR="00705B9D">
        <w:rPr>
          <w:rFonts w:ascii="Arial" w:eastAsia="宋体" w:hAnsi="Arial" w:cs="Arial"/>
          <w:b/>
          <w:bCs/>
          <w:sz w:val="20"/>
        </w:rPr>
        <w:t xml:space="preserve"> DRX</w:t>
      </w:r>
    </w:p>
    <w:p w14:paraId="0A3ED644" w14:textId="0E178B90" w:rsidR="00967D9C" w:rsidRPr="00967D9C" w:rsidRDefault="00967D9C" w:rsidP="00967D9C">
      <w:pPr>
        <w:spacing w:after="60"/>
        <w:ind w:left="1985" w:hanging="1985"/>
        <w:rPr>
          <w:rFonts w:ascii="Arial" w:eastAsia="宋体" w:hAnsi="Arial" w:cs="Arial"/>
          <w:bCs/>
          <w:sz w:val="20"/>
        </w:rPr>
      </w:pPr>
      <w:r w:rsidRPr="00967D9C">
        <w:rPr>
          <w:rFonts w:ascii="Arial" w:eastAsia="宋体" w:hAnsi="Arial" w:cs="Arial"/>
          <w:b/>
          <w:sz w:val="20"/>
        </w:rPr>
        <w:t>Response to:</w:t>
      </w:r>
      <w:r w:rsidRPr="00967D9C">
        <w:rPr>
          <w:rFonts w:ascii="Arial" w:eastAsia="宋体" w:hAnsi="Arial" w:cs="Arial"/>
          <w:bCs/>
          <w:sz w:val="20"/>
        </w:rPr>
        <w:tab/>
      </w:r>
      <w:r>
        <w:rPr>
          <w:rFonts w:ascii="Arial" w:eastAsia="宋体" w:hAnsi="Arial" w:cs="Arial"/>
          <w:bCs/>
          <w:sz w:val="20"/>
        </w:rPr>
        <w:t>-</w:t>
      </w:r>
    </w:p>
    <w:p w14:paraId="27AE9358" w14:textId="4353CEEA" w:rsidR="00967D9C" w:rsidRPr="00967D9C" w:rsidRDefault="00967D9C" w:rsidP="00967D9C">
      <w:pPr>
        <w:spacing w:after="60"/>
        <w:ind w:left="1985" w:hanging="1985"/>
        <w:rPr>
          <w:rFonts w:ascii="Arial" w:eastAsia="宋体" w:hAnsi="Arial" w:cs="Arial"/>
          <w:bCs/>
          <w:sz w:val="20"/>
        </w:rPr>
      </w:pPr>
      <w:r w:rsidRPr="00967D9C">
        <w:rPr>
          <w:rFonts w:ascii="Arial" w:eastAsia="宋体" w:hAnsi="Arial" w:cs="Arial"/>
          <w:b/>
          <w:sz w:val="20"/>
        </w:rPr>
        <w:t>Release:</w:t>
      </w:r>
      <w:r w:rsidRPr="00967D9C">
        <w:rPr>
          <w:rFonts w:ascii="Arial" w:eastAsia="宋体" w:hAnsi="Arial" w:cs="Arial"/>
          <w:bCs/>
          <w:sz w:val="20"/>
        </w:rPr>
        <w:tab/>
        <w:t>Rel</w:t>
      </w:r>
      <w:r>
        <w:rPr>
          <w:rFonts w:ascii="Arial" w:eastAsia="宋体" w:hAnsi="Arial" w:cs="Arial"/>
          <w:bCs/>
          <w:sz w:val="20"/>
        </w:rPr>
        <w:t>-</w:t>
      </w:r>
      <w:r w:rsidRPr="00967D9C">
        <w:rPr>
          <w:rFonts w:ascii="Arial" w:eastAsia="宋体" w:hAnsi="Arial" w:cs="Arial"/>
          <w:bCs/>
          <w:sz w:val="20"/>
        </w:rPr>
        <w:t>17</w:t>
      </w:r>
    </w:p>
    <w:p w14:paraId="6F5769FD" w14:textId="2A6BD5D0" w:rsidR="00967D9C" w:rsidRPr="00967D9C" w:rsidRDefault="00967D9C" w:rsidP="00967D9C">
      <w:pPr>
        <w:spacing w:after="60"/>
        <w:ind w:left="1985" w:hanging="1985"/>
        <w:rPr>
          <w:rFonts w:ascii="Arial" w:eastAsia="宋体" w:hAnsi="Arial" w:cs="Arial"/>
          <w:bCs/>
          <w:sz w:val="20"/>
        </w:rPr>
      </w:pPr>
      <w:r w:rsidRPr="00967D9C">
        <w:rPr>
          <w:rFonts w:ascii="Arial" w:eastAsia="宋体" w:hAnsi="Arial" w:cs="Arial"/>
          <w:b/>
          <w:sz w:val="20"/>
        </w:rPr>
        <w:t>Work Item:</w:t>
      </w:r>
      <w:r w:rsidRPr="00967D9C">
        <w:rPr>
          <w:rFonts w:ascii="Arial" w:eastAsia="宋体" w:hAnsi="Arial" w:cs="Arial"/>
          <w:bCs/>
          <w:sz w:val="20"/>
        </w:rPr>
        <w:tab/>
      </w:r>
      <w:r w:rsidRPr="00813BBD">
        <w:rPr>
          <w:rFonts w:ascii="Arial" w:eastAsia="宋体" w:hAnsi="Arial" w:cs="Arial"/>
          <w:sz w:val="20"/>
        </w:rPr>
        <w:t>NR_SL_enh-Core</w:t>
      </w:r>
    </w:p>
    <w:p w14:paraId="0789F2A5" w14:textId="05F64FB4" w:rsidR="00967D9C" w:rsidRPr="00967D9C" w:rsidRDefault="00967D9C" w:rsidP="00967D9C">
      <w:pPr>
        <w:spacing w:after="60"/>
        <w:ind w:left="1985" w:hanging="1985"/>
        <w:rPr>
          <w:rFonts w:ascii="Arial" w:eastAsia="宋体" w:hAnsi="Arial" w:cs="Arial"/>
          <w:b/>
          <w:sz w:val="20"/>
        </w:rPr>
      </w:pPr>
    </w:p>
    <w:p w14:paraId="522E4E6D" w14:textId="65A535B5" w:rsidR="00967D9C" w:rsidRPr="00967D9C" w:rsidRDefault="00967D9C" w:rsidP="00967D9C">
      <w:pPr>
        <w:spacing w:after="60"/>
        <w:ind w:left="1985" w:hanging="1985"/>
        <w:rPr>
          <w:rFonts w:ascii="Arial" w:eastAsia="宋体" w:hAnsi="Arial" w:cs="Arial"/>
          <w:bCs/>
          <w:sz w:val="20"/>
          <w:lang w:val="fr-FR"/>
        </w:rPr>
      </w:pPr>
      <w:r w:rsidRPr="00967D9C">
        <w:rPr>
          <w:rFonts w:ascii="Arial" w:eastAsia="宋体" w:hAnsi="Arial" w:cs="Arial"/>
          <w:b/>
          <w:sz w:val="20"/>
          <w:lang w:val="fr-FR"/>
        </w:rPr>
        <w:t>Source:</w:t>
      </w:r>
      <w:r w:rsidRPr="00967D9C">
        <w:rPr>
          <w:rFonts w:ascii="Arial" w:eastAsia="宋体" w:hAnsi="Arial" w:cs="Arial"/>
          <w:bCs/>
          <w:sz w:val="20"/>
          <w:lang w:val="fr-FR"/>
        </w:rPr>
        <w:tab/>
        <w:t>Huawei,</w:t>
      </w:r>
      <w:r>
        <w:rPr>
          <w:rFonts w:ascii="Arial" w:eastAsia="宋体" w:hAnsi="Arial" w:cs="Arial"/>
          <w:bCs/>
          <w:sz w:val="20"/>
          <w:lang w:val="fr-FR"/>
        </w:rPr>
        <w:t xml:space="preserve"> </w:t>
      </w:r>
      <w:r w:rsidRPr="00967D9C">
        <w:rPr>
          <w:rFonts w:ascii="Arial" w:eastAsia="宋体" w:hAnsi="Arial" w:cs="Arial"/>
          <w:bCs/>
          <w:sz w:val="20"/>
          <w:lang w:val="fr-FR"/>
        </w:rPr>
        <w:t>Hisilicon (to be RAN2)</w:t>
      </w:r>
    </w:p>
    <w:p w14:paraId="55838510" w14:textId="190DC920" w:rsidR="00967D9C" w:rsidRPr="00967D9C" w:rsidRDefault="00967D9C" w:rsidP="00967D9C">
      <w:pPr>
        <w:spacing w:after="60"/>
        <w:ind w:left="1985" w:hanging="1985"/>
        <w:rPr>
          <w:rFonts w:ascii="Arial" w:eastAsia="宋体" w:hAnsi="Arial" w:cs="Arial"/>
          <w:bCs/>
          <w:sz w:val="20"/>
          <w:lang w:val="en-US"/>
        </w:rPr>
      </w:pPr>
      <w:r w:rsidRPr="00967D9C">
        <w:rPr>
          <w:rFonts w:ascii="Arial" w:eastAsia="宋体" w:hAnsi="Arial" w:cs="Arial"/>
          <w:b/>
          <w:sz w:val="20"/>
          <w:lang w:val="en-US"/>
        </w:rPr>
        <w:t>To:</w:t>
      </w:r>
      <w:r w:rsidRPr="00967D9C">
        <w:rPr>
          <w:rFonts w:ascii="Arial" w:eastAsia="宋体" w:hAnsi="Arial" w:cs="Arial"/>
          <w:bCs/>
          <w:sz w:val="20"/>
          <w:lang w:val="en-US"/>
        </w:rPr>
        <w:tab/>
      </w:r>
      <w:r w:rsidRPr="00967D9C">
        <w:rPr>
          <w:rFonts w:ascii="Arial" w:eastAsia="宋体" w:hAnsi="Arial" w:cs="Arial"/>
          <w:sz w:val="20"/>
          <w:lang w:val="en-US"/>
        </w:rPr>
        <w:t>SA2</w:t>
      </w:r>
    </w:p>
    <w:p w14:paraId="31948C02" w14:textId="711AFC7E" w:rsidR="00967D9C" w:rsidRPr="00967D9C" w:rsidRDefault="00967D9C" w:rsidP="00967D9C">
      <w:pPr>
        <w:spacing w:after="60"/>
        <w:ind w:left="1985" w:hanging="1985"/>
        <w:rPr>
          <w:rFonts w:ascii="Arial" w:eastAsia="宋体" w:hAnsi="Arial" w:cs="Arial"/>
          <w:bCs/>
          <w:color w:val="FF0000"/>
          <w:sz w:val="20"/>
          <w:lang w:val="en-US"/>
        </w:rPr>
      </w:pPr>
      <w:r w:rsidRPr="00967D9C">
        <w:rPr>
          <w:rFonts w:ascii="Arial" w:eastAsia="宋体" w:hAnsi="Arial" w:cs="Arial"/>
          <w:b/>
          <w:sz w:val="20"/>
          <w:lang w:val="en-US"/>
        </w:rPr>
        <w:t>Cc:</w:t>
      </w:r>
      <w:r w:rsidRPr="00967D9C">
        <w:rPr>
          <w:rFonts w:ascii="Arial" w:eastAsia="宋体" w:hAnsi="Arial" w:cs="Arial"/>
          <w:bCs/>
          <w:sz w:val="20"/>
          <w:lang w:val="en-US"/>
        </w:rPr>
        <w:tab/>
      </w:r>
      <w:r>
        <w:rPr>
          <w:rFonts w:ascii="Arial" w:eastAsia="宋体" w:hAnsi="Arial" w:cs="Arial"/>
          <w:bCs/>
          <w:sz w:val="20"/>
          <w:lang w:val="en-US"/>
        </w:rPr>
        <w:t>-</w:t>
      </w:r>
    </w:p>
    <w:p w14:paraId="2ACBF05C" w14:textId="33556596" w:rsidR="00967D9C" w:rsidRPr="00967D9C" w:rsidRDefault="00967D9C" w:rsidP="00967D9C">
      <w:pPr>
        <w:spacing w:after="60"/>
        <w:ind w:left="1985" w:hanging="1985"/>
        <w:rPr>
          <w:rFonts w:ascii="Arial" w:eastAsia="宋体" w:hAnsi="Arial" w:cs="Arial"/>
          <w:bCs/>
          <w:sz w:val="20"/>
          <w:lang w:val="en-US"/>
        </w:rPr>
      </w:pPr>
    </w:p>
    <w:p w14:paraId="6CD0C5C5" w14:textId="6EB504D0" w:rsidR="00967D9C" w:rsidRPr="00967D9C" w:rsidRDefault="00967D9C" w:rsidP="00967D9C">
      <w:pPr>
        <w:tabs>
          <w:tab w:val="left" w:pos="2268"/>
        </w:tabs>
        <w:spacing w:after="0"/>
        <w:rPr>
          <w:rFonts w:ascii="Arial" w:eastAsia="宋体" w:hAnsi="Arial" w:cs="Arial"/>
          <w:bCs/>
          <w:sz w:val="20"/>
          <w:lang w:val="fr-FR"/>
        </w:rPr>
      </w:pPr>
      <w:r w:rsidRPr="00967D9C">
        <w:rPr>
          <w:rFonts w:ascii="Arial" w:eastAsia="宋体" w:hAnsi="Arial" w:cs="Arial"/>
          <w:b/>
          <w:sz w:val="20"/>
          <w:lang w:val="fr-FR"/>
        </w:rPr>
        <w:t>Contact Person:</w:t>
      </w:r>
      <w:r w:rsidRPr="00967D9C">
        <w:rPr>
          <w:rFonts w:ascii="Arial" w:eastAsia="宋体" w:hAnsi="Arial" w:cs="Arial"/>
          <w:bCs/>
          <w:sz w:val="20"/>
          <w:lang w:val="fr-FR"/>
        </w:rPr>
        <w:tab/>
      </w:r>
    </w:p>
    <w:p w14:paraId="20401A4B" w14:textId="69587769" w:rsidR="00967D9C" w:rsidRPr="00967D9C" w:rsidRDefault="00967D9C" w:rsidP="00967D9C">
      <w:pPr>
        <w:keepNext/>
        <w:numPr>
          <w:ilvl w:val="0"/>
          <w:numId w:val="37"/>
        </w:numPr>
        <w:tabs>
          <w:tab w:val="left" w:pos="2268"/>
          <w:tab w:val="left" w:pos="2694"/>
        </w:tabs>
        <w:spacing w:after="0"/>
        <w:ind w:left="567" w:firstLine="0"/>
        <w:outlineLvl w:val="3"/>
        <w:rPr>
          <w:rFonts w:ascii="Arial" w:eastAsia="宋体" w:hAnsi="Arial" w:cs="Arial"/>
          <w:bCs/>
          <w:sz w:val="20"/>
          <w:lang w:val="en-US"/>
        </w:rPr>
      </w:pPr>
      <w:r w:rsidRPr="00967D9C">
        <w:rPr>
          <w:rFonts w:ascii="Arial" w:eastAsia="宋体" w:hAnsi="Arial" w:cs="Arial"/>
          <w:b/>
          <w:sz w:val="20"/>
          <w:lang w:val="en-US"/>
        </w:rPr>
        <w:t>Name:</w:t>
      </w:r>
      <w:r w:rsidRPr="00967D9C">
        <w:rPr>
          <w:rFonts w:ascii="Arial" w:eastAsia="宋体" w:hAnsi="Arial" w:cs="Arial"/>
          <w:bCs/>
          <w:sz w:val="20"/>
          <w:lang w:val="en-US"/>
        </w:rPr>
        <w:tab/>
        <w:t xml:space="preserve"> </w:t>
      </w:r>
    </w:p>
    <w:p w14:paraId="563D6F4F" w14:textId="42FE1759" w:rsidR="00967D9C" w:rsidRPr="00967D9C" w:rsidRDefault="00967D9C" w:rsidP="00967D9C">
      <w:pPr>
        <w:keepNext/>
        <w:numPr>
          <w:ilvl w:val="0"/>
          <w:numId w:val="37"/>
        </w:numPr>
        <w:tabs>
          <w:tab w:val="left" w:pos="2268"/>
          <w:tab w:val="left" w:pos="2694"/>
        </w:tabs>
        <w:spacing w:after="0"/>
        <w:ind w:left="567" w:firstLine="0"/>
        <w:outlineLvl w:val="6"/>
        <w:rPr>
          <w:rFonts w:ascii="Arial" w:eastAsia="宋体" w:hAnsi="Arial" w:cs="Arial"/>
          <w:bCs/>
          <w:sz w:val="20"/>
        </w:rPr>
      </w:pPr>
      <w:r w:rsidRPr="00967D9C">
        <w:rPr>
          <w:rFonts w:ascii="Arial" w:eastAsia="宋体" w:hAnsi="Arial" w:cs="Arial"/>
          <w:b/>
          <w:sz w:val="20"/>
        </w:rPr>
        <w:t>E-mail Address:</w:t>
      </w:r>
      <w:r w:rsidRPr="00967D9C">
        <w:rPr>
          <w:rFonts w:ascii="Arial" w:eastAsia="宋体" w:hAnsi="Arial" w:cs="Arial"/>
          <w:bCs/>
          <w:sz w:val="20"/>
        </w:rPr>
        <w:tab/>
      </w:r>
    </w:p>
    <w:p w14:paraId="0DE40F28" w14:textId="28D286D1" w:rsidR="00967D9C" w:rsidRPr="00967D9C" w:rsidRDefault="00967D9C" w:rsidP="00967D9C">
      <w:pPr>
        <w:spacing w:after="0"/>
        <w:rPr>
          <w:rFonts w:ascii="Times New Roman" w:eastAsia="宋体" w:hAnsi="Times New Roman" w:cs="Times New Roman"/>
          <w:sz w:val="20"/>
        </w:rPr>
      </w:pPr>
    </w:p>
    <w:p w14:paraId="012622C3" w14:textId="4BBE5FC5" w:rsidR="00967D9C" w:rsidRPr="00967D9C" w:rsidRDefault="00967D9C" w:rsidP="00967D9C">
      <w:pPr>
        <w:spacing w:after="0"/>
        <w:rPr>
          <w:rFonts w:ascii="Times New Roman" w:eastAsia="宋体" w:hAnsi="Times New Roman" w:cs="Times New Roman"/>
          <w:sz w:val="20"/>
        </w:rPr>
      </w:pPr>
      <w:r w:rsidRPr="00967D9C">
        <w:rPr>
          <w:rFonts w:ascii="Arial" w:eastAsia="宋体" w:hAnsi="Arial" w:cs="Arial"/>
          <w:b/>
          <w:sz w:val="20"/>
        </w:rPr>
        <w:t>Send any reply LS to:</w:t>
      </w:r>
      <w:r w:rsidRPr="00967D9C">
        <w:rPr>
          <w:rFonts w:ascii="Arial" w:eastAsia="宋体" w:hAnsi="Arial" w:cs="Arial"/>
          <w:b/>
          <w:sz w:val="20"/>
        </w:rPr>
        <w:tab/>
        <w:t xml:space="preserve">3GPP Liaisons Coordinator, </w:t>
      </w:r>
      <w:hyperlink r:id="rId10" w:history="1">
        <w:r w:rsidRPr="00967D9C">
          <w:rPr>
            <w:rFonts w:ascii="Arial" w:eastAsia="宋体" w:hAnsi="Arial" w:cs="Arial"/>
            <w:b/>
            <w:color w:val="0000FF"/>
            <w:sz w:val="20"/>
            <w:u w:val="single"/>
          </w:rPr>
          <w:t>mailto:3GPPLiaison@etsi.org</w:t>
        </w:r>
      </w:hyperlink>
    </w:p>
    <w:p w14:paraId="2F105348" w14:textId="616CEC25" w:rsidR="00967D9C" w:rsidRPr="00967D9C" w:rsidRDefault="00967D9C" w:rsidP="00967D9C">
      <w:pPr>
        <w:spacing w:after="60"/>
        <w:ind w:left="1985" w:hanging="1985"/>
        <w:rPr>
          <w:rFonts w:ascii="Arial" w:eastAsia="宋体" w:hAnsi="Arial" w:cs="Arial"/>
          <w:b/>
          <w:sz w:val="20"/>
        </w:rPr>
      </w:pPr>
    </w:p>
    <w:p w14:paraId="2057ACBA" w14:textId="17FE5B94" w:rsidR="00967D9C" w:rsidRPr="00967D9C" w:rsidRDefault="00967D9C" w:rsidP="00967D9C">
      <w:pPr>
        <w:spacing w:after="60"/>
        <w:ind w:left="1985" w:hanging="1985"/>
        <w:rPr>
          <w:rFonts w:ascii="Arial" w:eastAsia="宋体" w:hAnsi="Arial" w:cs="Arial"/>
          <w:bCs/>
          <w:sz w:val="20"/>
        </w:rPr>
      </w:pPr>
      <w:r w:rsidRPr="00967D9C">
        <w:rPr>
          <w:rFonts w:ascii="Arial" w:eastAsia="宋体" w:hAnsi="Arial" w:cs="Arial"/>
          <w:b/>
          <w:sz w:val="20"/>
        </w:rPr>
        <w:t>Attachments:</w:t>
      </w:r>
      <w:r w:rsidRPr="00967D9C">
        <w:rPr>
          <w:rFonts w:ascii="Arial" w:eastAsia="宋体" w:hAnsi="Arial" w:cs="Arial"/>
          <w:bCs/>
          <w:sz w:val="20"/>
        </w:rPr>
        <w:tab/>
      </w:r>
      <w:r>
        <w:rPr>
          <w:rFonts w:ascii="Arial" w:eastAsia="宋体" w:hAnsi="Arial" w:cs="Arial"/>
          <w:bCs/>
          <w:sz w:val="20"/>
        </w:rPr>
        <w:t>-</w:t>
      </w:r>
    </w:p>
    <w:p w14:paraId="5E8A2A0E" w14:textId="140BE933" w:rsidR="00967D9C" w:rsidRPr="00967D9C" w:rsidRDefault="00967D9C" w:rsidP="00967D9C">
      <w:pPr>
        <w:pBdr>
          <w:bottom w:val="single" w:sz="4" w:space="1" w:color="auto"/>
        </w:pBdr>
        <w:spacing w:after="0"/>
        <w:rPr>
          <w:rFonts w:ascii="Arial" w:eastAsia="宋体" w:hAnsi="Arial" w:cs="Arial"/>
          <w:sz w:val="20"/>
        </w:rPr>
      </w:pPr>
    </w:p>
    <w:p w14:paraId="757C5268" w14:textId="27FE185B" w:rsidR="00967D9C" w:rsidRPr="00967D9C" w:rsidRDefault="00967D9C" w:rsidP="00967D9C">
      <w:pPr>
        <w:spacing w:after="0"/>
        <w:rPr>
          <w:rFonts w:ascii="Arial" w:eastAsia="宋体" w:hAnsi="Arial" w:cs="Arial"/>
          <w:sz w:val="20"/>
        </w:rPr>
      </w:pPr>
    </w:p>
    <w:p w14:paraId="3D7256EB" w14:textId="59F911D4" w:rsidR="00967D9C" w:rsidRPr="00967D9C" w:rsidRDefault="00967D9C" w:rsidP="00967D9C">
      <w:pPr>
        <w:spacing w:after="120"/>
        <w:rPr>
          <w:rFonts w:ascii="Arial" w:eastAsia="宋体" w:hAnsi="Arial" w:cs="Arial"/>
          <w:b/>
          <w:sz w:val="20"/>
        </w:rPr>
      </w:pPr>
    </w:p>
    <w:p w14:paraId="667D4804" w14:textId="536D4EA1" w:rsidR="00967D9C" w:rsidRPr="00967D9C" w:rsidRDefault="00967D9C" w:rsidP="00967D9C">
      <w:pPr>
        <w:spacing w:after="120"/>
        <w:rPr>
          <w:rFonts w:ascii="Arial" w:eastAsia="宋体" w:hAnsi="Arial" w:cs="Arial"/>
          <w:b/>
          <w:sz w:val="20"/>
        </w:rPr>
      </w:pPr>
      <w:r w:rsidRPr="00967D9C">
        <w:rPr>
          <w:rFonts w:ascii="Arial" w:eastAsia="宋体" w:hAnsi="Arial" w:cs="Arial"/>
          <w:b/>
          <w:sz w:val="20"/>
        </w:rPr>
        <w:t>1. Overall description:</w:t>
      </w:r>
    </w:p>
    <w:p w14:paraId="11DAFA4C" w14:textId="44C16854" w:rsidR="003B2808" w:rsidRDefault="00967D9C" w:rsidP="008000BC">
      <w:pPr>
        <w:spacing w:after="0"/>
        <w:jc w:val="both"/>
        <w:rPr>
          <w:rFonts w:ascii="Arial" w:eastAsia="宋体" w:hAnsi="Arial" w:cs="Arial"/>
          <w:color w:val="000000"/>
          <w:sz w:val="20"/>
          <w:lang w:val="en-US"/>
        </w:rPr>
      </w:pPr>
      <w:r w:rsidRPr="00967D9C">
        <w:rPr>
          <w:rFonts w:ascii="Arial" w:eastAsia="宋体" w:hAnsi="Arial" w:cs="Arial"/>
          <w:color w:val="000000"/>
          <w:sz w:val="20"/>
          <w:lang w:val="en-US"/>
        </w:rPr>
        <w:t xml:space="preserve">RAN2 </w:t>
      </w:r>
      <w:r>
        <w:rPr>
          <w:rFonts w:ascii="Arial" w:eastAsia="宋体" w:hAnsi="Arial" w:cs="Arial"/>
          <w:color w:val="000000"/>
          <w:sz w:val="20"/>
          <w:lang w:val="en-US"/>
        </w:rPr>
        <w:t xml:space="preserve">is discussing DRX design for NR </w:t>
      </w:r>
      <w:r w:rsidR="00067B24">
        <w:rPr>
          <w:rFonts w:ascii="Arial" w:eastAsia="宋体" w:hAnsi="Arial" w:cs="Arial"/>
          <w:color w:val="000000"/>
          <w:sz w:val="20"/>
          <w:lang w:val="en-US"/>
        </w:rPr>
        <w:t>SL</w:t>
      </w:r>
      <w:r>
        <w:rPr>
          <w:rFonts w:ascii="Arial" w:eastAsia="宋体" w:hAnsi="Arial" w:cs="Arial"/>
          <w:color w:val="000000"/>
          <w:sz w:val="20"/>
          <w:lang w:val="en-US"/>
        </w:rPr>
        <w:t xml:space="preserve"> groupcast and </w:t>
      </w:r>
      <w:r w:rsidR="00EE36F1">
        <w:rPr>
          <w:rFonts w:ascii="Arial" w:eastAsia="宋体" w:hAnsi="Arial" w:cs="Arial"/>
          <w:color w:val="000000"/>
          <w:sz w:val="20"/>
          <w:lang w:val="en-US"/>
        </w:rPr>
        <w:t>broadcast</w:t>
      </w:r>
      <w:r>
        <w:rPr>
          <w:rFonts w:ascii="Arial" w:eastAsia="宋体" w:hAnsi="Arial" w:cs="Arial"/>
          <w:color w:val="000000"/>
          <w:sz w:val="20"/>
          <w:lang w:val="en-US"/>
        </w:rPr>
        <w:t xml:space="preserve">. RAN2 </w:t>
      </w:r>
      <w:r w:rsidRPr="00967D9C">
        <w:rPr>
          <w:rFonts w:ascii="Arial" w:eastAsia="宋体" w:hAnsi="Arial" w:cs="Arial"/>
          <w:color w:val="000000"/>
          <w:sz w:val="20"/>
          <w:lang w:val="en-US"/>
        </w:rPr>
        <w:t>agree</w:t>
      </w:r>
      <w:r>
        <w:rPr>
          <w:rFonts w:ascii="Arial" w:eastAsia="宋体" w:hAnsi="Arial" w:cs="Arial"/>
          <w:color w:val="000000"/>
          <w:sz w:val="20"/>
          <w:lang w:val="en-US"/>
        </w:rPr>
        <w:t>d</w:t>
      </w:r>
      <w:r w:rsidRPr="00967D9C">
        <w:rPr>
          <w:rFonts w:ascii="Arial" w:eastAsia="宋体" w:hAnsi="Arial" w:cs="Arial"/>
          <w:color w:val="000000"/>
          <w:sz w:val="20"/>
          <w:lang w:val="en-US"/>
        </w:rPr>
        <w:t xml:space="preserve"> that </w:t>
      </w:r>
      <w:r w:rsidR="00067B24">
        <w:rPr>
          <w:rFonts w:ascii="Arial" w:eastAsia="宋体" w:hAnsi="Arial" w:cs="Arial"/>
          <w:color w:val="000000"/>
          <w:sz w:val="20"/>
          <w:lang w:val="en-US"/>
        </w:rPr>
        <w:t xml:space="preserve">the </w:t>
      </w:r>
      <w:r w:rsidRPr="00967D9C">
        <w:rPr>
          <w:rFonts w:ascii="Arial" w:eastAsia="宋体" w:hAnsi="Arial" w:cs="Arial"/>
          <w:color w:val="000000"/>
          <w:sz w:val="20"/>
          <w:lang w:val="en-US"/>
        </w:rPr>
        <w:t xml:space="preserve">PQI </w:t>
      </w:r>
      <w:r w:rsidR="00067B24">
        <w:rPr>
          <w:rFonts w:ascii="Arial" w:eastAsia="宋体" w:hAnsi="Arial" w:cs="Arial"/>
          <w:color w:val="000000"/>
          <w:sz w:val="20"/>
          <w:lang w:val="en-US"/>
        </w:rPr>
        <w:t>is</w:t>
      </w:r>
      <w:r w:rsidRPr="00967D9C">
        <w:rPr>
          <w:rFonts w:ascii="Arial" w:eastAsia="宋体" w:hAnsi="Arial" w:cs="Arial"/>
          <w:color w:val="000000"/>
          <w:sz w:val="20"/>
          <w:lang w:val="en-US"/>
        </w:rPr>
        <w:t xml:space="preserve"> used to derive </w:t>
      </w:r>
      <w:r>
        <w:rPr>
          <w:rFonts w:ascii="Arial" w:eastAsia="宋体" w:hAnsi="Arial" w:cs="Arial"/>
          <w:color w:val="000000"/>
          <w:sz w:val="20"/>
          <w:lang w:val="en-US"/>
        </w:rPr>
        <w:t>the</w:t>
      </w:r>
      <w:r w:rsidRPr="00967D9C">
        <w:rPr>
          <w:rFonts w:ascii="Arial" w:eastAsia="宋体" w:hAnsi="Arial" w:cs="Arial"/>
          <w:color w:val="000000"/>
          <w:sz w:val="20"/>
          <w:lang w:val="en-US" w:eastAsia="zh-CN"/>
        </w:rPr>
        <w:t xml:space="preserve"> DRX configuration</w:t>
      </w:r>
      <w:r>
        <w:rPr>
          <w:rFonts w:ascii="Arial" w:eastAsia="宋体" w:hAnsi="Arial" w:cs="Arial"/>
          <w:color w:val="000000"/>
          <w:sz w:val="20"/>
          <w:lang w:val="en-US" w:eastAsia="zh-CN"/>
        </w:rPr>
        <w:t xml:space="preserve"> used by the MAC entity for NR sidelink groupcast/broadcast </w:t>
      </w:r>
      <w:r w:rsidR="007710F4">
        <w:rPr>
          <w:rFonts w:ascii="Arial" w:eastAsia="宋体" w:hAnsi="Arial" w:cs="Arial"/>
          <w:color w:val="000000"/>
          <w:sz w:val="20"/>
          <w:lang w:val="en-US" w:eastAsia="zh-CN"/>
        </w:rPr>
        <w:t xml:space="preserve">transmission and </w:t>
      </w:r>
      <w:r>
        <w:rPr>
          <w:rFonts w:ascii="Arial" w:eastAsia="宋体" w:hAnsi="Arial" w:cs="Arial"/>
          <w:color w:val="000000"/>
          <w:sz w:val="20"/>
          <w:lang w:val="en-US" w:eastAsia="zh-CN"/>
        </w:rPr>
        <w:t xml:space="preserve">reception. </w:t>
      </w:r>
      <w:r w:rsidR="00AB461C">
        <w:rPr>
          <w:rFonts w:ascii="Arial" w:eastAsia="宋体" w:hAnsi="Arial" w:cs="Arial"/>
          <w:color w:val="000000"/>
          <w:sz w:val="20"/>
          <w:lang w:val="en-US" w:eastAsia="zh-CN"/>
        </w:rPr>
        <w:t>Moreover</w:t>
      </w:r>
      <w:r>
        <w:rPr>
          <w:rFonts w:ascii="Arial" w:eastAsia="宋体" w:hAnsi="Arial" w:cs="Arial"/>
          <w:color w:val="000000"/>
          <w:sz w:val="20"/>
          <w:lang w:val="en-US" w:eastAsia="zh-CN"/>
        </w:rPr>
        <w:t>,</w:t>
      </w:r>
      <w:r w:rsidR="00F227DB">
        <w:rPr>
          <w:rFonts w:ascii="Arial" w:eastAsia="宋体" w:hAnsi="Arial" w:cs="Arial"/>
          <w:color w:val="000000"/>
          <w:sz w:val="20"/>
          <w:lang w:val="en-US" w:eastAsia="zh-CN"/>
        </w:rPr>
        <w:t xml:space="preserve"> to enable the DRX configuration alignment between</w:t>
      </w:r>
      <w:r w:rsidR="00F227DB" w:rsidRPr="00F227DB">
        <w:rPr>
          <w:rFonts w:ascii="Arial" w:eastAsia="宋体" w:hAnsi="Arial" w:cs="Arial"/>
          <w:color w:val="000000"/>
          <w:sz w:val="20"/>
          <w:lang w:val="en-US" w:eastAsia="zh-CN"/>
        </w:rPr>
        <w:t xml:space="preserve"> </w:t>
      </w:r>
      <w:r w:rsidR="00F227DB">
        <w:rPr>
          <w:rFonts w:ascii="Arial" w:eastAsia="宋体" w:hAnsi="Arial" w:cs="Arial"/>
          <w:color w:val="000000"/>
          <w:sz w:val="20"/>
          <w:lang w:val="en-US" w:eastAsia="zh-CN"/>
        </w:rPr>
        <w:t>the transmitter UE</w:t>
      </w:r>
      <w:r w:rsidR="00AB461C">
        <w:rPr>
          <w:rFonts w:ascii="Arial" w:eastAsia="宋体" w:hAnsi="Arial" w:cs="Arial"/>
          <w:color w:val="000000"/>
          <w:sz w:val="20"/>
          <w:lang w:val="en-US" w:eastAsia="zh-CN"/>
        </w:rPr>
        <w:t>s</w:t>
      </w:r>
      <w:r w:rsidR="00F227DB">
        <w:rPr>
          <w:rFonts w:ascii="Arial" w:eastAsia="宋体" w:hAnsi="Arial" w:cs="Arial"/>
          <w:color w:val="000000"/>
          <w:sz w:val="20"/>
          <w:lang w:val="en-US" w:eastAsia="zh-CN"/>
        </w:rPr>
        <w:t xml:space="preserve"> and the receiver UE</w:t>
      </w:r>
      <w:r w:rsidR="00AB461C">
        <w:rPr>
          <w:rFonts w:ascii="Arial" w:eastAsia="宋体" w:hAnsi="Arial" w:cs="Arial"/>
          <w:color w:val="000000"/>
          <w:sz w:val="20"/>
          <w:lang w:val="en-US" w:eastAsia="zh-CN"/>
        </w:rPr>
        <w:t>s</w:t>
      </w:r>
      <w:r w:rsidR="003B2808">
        <w:rPr>
          <w:rFonts w:ascii="Arial" w:eastAsia="宋体" w:hAnsi="Arial" w:cs="Arial"/>
          <w:color w:val="000000"/>
          <w:sz w:val="20"/>
          <w:lang w:val="en-US" w:eastAsia="zh-CN"/>
        </w:rPr>
        <w:t>, RAN2 also assumes that</w:t>
      </w:r>
      <w:r>
        <w:rPr>
          <w:rFonts w:ascii="Arial" w:eastAsia="宋体" w:hAnsi="Arial" w:cs="Arial"/>
          <w:color w:val="000000"/>
          <w:sz w:val="20"/>
          <w:lang w:val="en-US" w:eastAsia="zh-CN"/>
        </w:rPr>
        <w:t xml:space="preserve"> </w:t>
      </w:r>
      <w:bookmarkStart w:id="61" w:name="OLE_LINK51"/>
      <w:bookmarkStart w:id="62" w:name="OLE_LINK52"/>
      <w:r w:rsidR="003B2808">
        <w:rPr>
          <w:rFonts w:ascii="Arial" w:eastAsia="宋体" w:hAnsi="Arial" w:cs="Arial"/>
          <w:color w:val="000000"/>
          <w:sz w:val="20"/>
          <w:lang w:val="en-US" w:eastAsia="zh-CN"/>
        </w:rPr>
        <w:t>all the UEs involved in the SL groupcast or broadcast communication for a given Destination</w:t>
      </w:r>
      <w:r>
        <w:rPr>
          <w:rFonts w:ascii="Arial" w:eastAsia="宋体" w:hAnsi="Arial" w:cs="Arial"/>
          <w:color w:val="000000"/>
          <w:sz w:val="20"/>
          <w:lang w:val="en-US" w:eastAsia="zh-CN"/>
        </w:rPr>
        <w:t xml:space="preserve"> </w:t>
      </w:r>
      <w:bookmarkEnd w:id="61"/>
      <w:bookmarkEnd w:id="62"/>
      <w:r w:rsidR="003B2808">
        <w:rPr>
          <w:rFonts w:ascii="Arial" w:eastAsia="宋体" w:hAnsi="Arial" w:cs="Arial"/>
          <w:color w:val="000000"/>
          <w:sz w:val="20"/>
          <w:lang w:val="en-US" w:eastAsia="zh-CN"/>
        </w:rPr>
        <w:t xml:space="preserve">can </w:t>
      </w:r>
      <w:r>
        <w:rPr>
          <w:rFonts w:ascii="Arial" w:eastAsia="宋体" w:hAnsi="Arial" w:cs="Arial"/>
          <w:color w:val="000000"/>
          <w:sz w:val="20"/>
          <w:lang w:val="en-US" w:eastAsia="zh-CN"/>
        </w:rPr>
        <w:t>know the</w:t>
      </w:r>
      <w:r w:rsidR="00DB1D81">
        <w:rPr>
          <w:rFonts w:ascii="Arial" w:eastAsia="宋体" w:hAnsi="Arial" w:cs="Arial"/>
          <w:color w:val="000000"/>
          <w:sz w:val="20"/>
          <w:lang w:val="en-US" w:eastAsia="zh-CN"/>
        </w:rPr>
        <w:t xml:space="preserve"> whole set </w:t>
      </w:r>
      <w:r w:rsidR="0067628F">
        <w:rPr>
          <w:rFonts w:ascii="Arial" w:eastAsia="宋体" w:hAnsi="Arial" w:cs="Arial"/>
          <w:color w:val="000000"/>
          <w:sz w:val="20"/>
          <w:lang w:val="en-US" w:eastAsia="zh-CN"/>
        </w:rPr>
        <w:t>of</w:t>
      </w:r>
      <w:r>
        <w:rPr>
          <w:rFonts w:ascii="Arial" w:eastAsia="宋体" w:hAnsi="Arial" w:cs="Arial"/>
          <w:color w:val="000000"/>
          <w:sz w:val="20"/>
          <w:lang w:val="en-US" w:eastAsia="zh-CN"/>
        </w:rPr>
        <w:t xml:space="preserve"> QoS parameters </w:t>
      </w:r>
      <w:r w:rsidR="00AB461C">
        <w:rPr>
          <w:rFonts w:ascii="Arial" w:eastAsia="宋体" w:hAnsi="Arial" w:cs="Arial"/>
          <w:color w:val="000000"/>
          <w:sz w:val="20"/>
          <w:lang w:val="en-US" w:eastAsia="zh-CN"/>
        </w:rPr>
        <w:t>supported for</w:t>
      </w:r>
      <w:r w:rsidR="0067628F">
        <w:rPr>
          <w:rFonts w:ascii="Arial" w:eastAsia="宋体" w:hAnsi="Arial" w:cs="Arial"/>
          <w:color w:val="000000"/>
          <w:sz w:val="20"/>
          <w:lang w:val="en-US" w:eastAsia="zh-CN"/>
        </w:rPr>
        <w:t xml:space="preserve"> </w:t>
      </w:r>
      <w:r w:rsidR="007710F4">
        <w:rPr>
          <w:rFonts w:ascii="Arial" w:eastAsia="宋体" w:hAnsi="Arial" w:cs="Arial"/>
          <w:color w:val="000000"/>
          <w:sz w:val="20"/>
          <w:lang w:val="en-US" w:eastAsia="zh-CN"/>
        </w:rPr>
        <w:t>th</w:t>
      </w:r>
      <w:r w:rsidR="00AB461C">
        <w:rPr>
          <w:rFonts w:ascii="Arial" w:eastAsia="宋体" w:hAnsi="Arial" w:cs="Arial"/>
          <w:color w:val="000000"/>
          <w:sz w:val="20"/>
          <w:lang w:val="en-US" w:eastAsia="zh-CN"/>
        </w:rPr>
        <w:t>is</w:t>
      </w:r>
      <w:r w:rsidR="0067628F">
        <w:rPr>
          <w:rFonts w:ascii="Arial" w:eastAsia="宋体" w:hAnsi="Arial" w:cs="Arial"/>
          <w:color w:val="000000"/>
          <w:sz w:val="20"/>
          <w:lang w:val="en-US" w:eastAsia="zh-CN"/>
        </w:rPr>
        <w:t xml:space="preserve"> destination </w:t>
      </w:r>
      <w:bookmarkStart w:id="63" w:name="OLE_LINK49"/>
      <w:bookmarkStart w:id="64" w:name="OLE_LINK50"/>
      <w:r w:rsidR="003B2808">
        <w:rPr>
          <w:rFonts w:ascii="Arial" w:eastAsia="宋体" w:hAnsi="Arial" w:cs="Arial"/>
          <w:color w:val="000000"/>
          <w:sz w:val="20"/>
          <w:lang w:val="en-US" w:eastAsia="zh-CN"/>
        </w:rPr>
        <w:t>in its AS</w:t>
      </w:r>
      <w:r w:rsidR="00C41D79">
        <w:rPr>
          <w:rFonts w:ascii="Arial" w:eastAsia="宋体" w:hAnsi="Arial" w:cs="Arial"/>
          <w:color w:val="000000"/>
          <w:sz w:val="20"/>
          <w:lang w:val="en-US" w:eastAsia="zh-CN"/>
        </w:rPr>
        <w:t>,</w:t>
      </w:r>
      <w:r>
        <w:rPr>
          <w:rFonts w:ascii="Arial" w:eastAsia="宋体" w:hAnsi="Arial" w:cs="Arial"/>
          <w:color w:val="000000"/>
          <w:sz w:val="20"/>
          <w:lang w:val="en-US" w:eastAsia="zh-CN"/>
        </w:rPr>
        <w:t xml:space="preserve"> </w:t>
      </w:r>
      <w:bookmarkEnd w:id="63"/>
      <w:bookmarkEnd w:id="64"/>
      <w:r>
        <w:rPr>
          <w:rFonts w:ascii="Arial" w:eastAsia="宋体" w:hAnsi="Arial" w:cs="Arial"/>
          <w:color w:val="000000"/>
          <w:sz w:val="20"/>
          <w:lang w:val="en-US" w:eastAsia="zh-CN"/>
        </w:rPr>
        <w:t>as indicated by the upper layers</w:t>
      </w:r>
      <w:r w:rsidR="0067628F">
        <w:rPr>
          <w:rFonts w:ascii="Arial" w:eastAsia="宋体" w:hAnsi="Arial" w:cs="Arial"/>
          <w:color w:val="000000"/>
          <w:sz w:val="20"/>
          <w:lang w:val="en-US" w:eastAsia="zh-CN"/>
        </w:rPr>
        <w:t>,</w:t>
      </w:r>
      <w:r w:rsidR="0067628F" w:rsidRPr="0067628F">
        <w:rPr>
          <w:rFonts w:ascii="Arial" w:eastAsia="宋体" w:hAnsi="Arial" w:cs="Arial"/>
          <w:color w:val="000000"/>
          <w:sz w:val="20"/>
          <w:lang w:val="en-US" w:eastAsia="zh-CN"/>
        </w:rPr>
        <w:t xml:space="preserve"> </w:t>
      </w:r>
      <w:r w:rsidR="0067628F">
        <w:rPr>
          <w:rFonts w:ascii="Arial" w:eastAsia="宋体" w:hAnsi="Arial" w:cs="Arial"/>
          <w:color w:val="000000"/>
          <w:sz w:val="20"/>
          <w:lang w:val="en-US" w:eastAsia="zh-CN"/>
        </w:rPr>
        <w:t>even when the QoS parameter</w:t>
      </w:r>
      <w:r w:rsidR="0067628F" w:rsidRPr="0067628F">
        <w:t xml:space="preserve"> </w:t>
      </w:r>
      <w:r w:rsidR="0067628F" w:rsidRPr="0067628F">
        <w:rPr>
          <w:rFonts w:ascii="Arial" w:eastAsia="宋体" w:hAnsi="Arial" w:cs="Arial"/>
          <w:color w:val="000000"/>
          <w:sz w:val="20"/>
          <w:lang w:val="en-US" w:eastAsia="zh-CN"/>
        </w:rPr>
        <w:t xml:space="preserve">is not associated with </w:t>
      </w:r>
      <w:r w:rsidR="003B2808">
        <w:rPr>
          <w:rFonts w:ascii="Arial" w:eastAsia="宋体" w:hAnsi="Arial" w:cs="Arial"/>
          <w:color w:val="000000"/>
          <w:sz w:val="20"/>
          <w:lang w:val="en-US" w:eastAsia="zh-CN"/>
        </w:rPr>
        <w:t>an ongoing traffic current</w:t>
      </w:r>
      <w:r w:rsidR="00AB461C">
        <w:rPr>
          <w:rFonts w:ascii="Arial" w:eastAsia="宋体" w:hAnsi="Arial" w:cs="Arial"/>
          <w:color w:val="000000"/>
          <w:sz w:val="20"/>
          <w:lang w:val="en-US" w:eastAsia="zh-CN"/>
        </w:rPr>
        <w:t>ly</w:t>
      </w:r>
      <w:r w:rsidR="003B2808">
        <w:rPr>
          <w:rFonts w:ascii="Arial" w:eastAsia="宋体" w:hAnsi="Arial" w:cs="Arial"/>
          <w:color w:val="000000"/>
          <w:sz w:val="20"/>
          <w:lang w:val="en-US" w:eastAsia="zh-CN"/>
        </w:rPr>
        <w:t xml:space="preserve"> communicated for this Destination</w:t>
      </w:r>
      <w:r w:rsidRPr="00967D9C">
        <w:rPr>
          <w:rFonts w:ascii="Arial" w:eastAsia="宋体" w:hAnsi="Arial" w:cs="Arial"/>
          <w:color w:val="000000"/>
          <w:sz w:val="20"/>
          <w:lang w:val="en-US"/>
        </w:rPr>
        <w:t>.</w:t>
      </w:r>
      <w:r>
        <w:rPr>
          <w:rFonts w:ascii="Arial" w:eastAsia="宋体" w:hAnsi="Arial" w:cs="Arial"/>
          <w:color w:val="000000"/>
          <w:sz w:val="20"/>
          <w:lang w:val="en-US"/>
        </w:rPr>
        <w:t xml:space="preserve"> </w:t>
      </w:r>
    </w:p>
    <w:p w14:paraId="2D01C05E" w14:textId="77777777" w:rsidR="003B2808" w:rsidRDefault="003B2808" w:rsidP="008000BC">
      <w:pPr>
        <w:spacing w:after="0"/>
        <w:jc w:val="both"/>
        <w:rPr>
          <w:rFonts w:ascii="Arial" w:eastAsia="宋体" w:hAnsi="Arial" w:cs="Arial"/>
          <w:color w:val="000000"/>
          <w:sz w:val="20"/>
          <w:lang w:val="en-US"/>
        </w:rPr>
      </w:pPr>
    </w:p>
    <w:p w14:paraId="24574FA6" w14:textId="59A1F990" w:rsidR="00967D9C" w:rsidRPr="00967D9C" w:rsidRDefault="00967D9C" w:rsidP="008000BC">
      <w:pPr>
        <w:spacing w:after="0"/>
        <w:jc w:val="both"/>
        <w:rPr>
          <w:rFonts w:ascii="Arial" w:eastAsia="宋体" w:hAnsi="Arial" w:cs="Arial"/>
          <w:color w:val="000000"/>
          <w:sz w:val="20"/>
          <w:lang w:val="en-US"/>
        </w:rPr>
      </w:pPr>
      <w:r>
        <w:rPr>
          <w:rFonts w:ascii="Arial" w:eastAsia="宋体" w:hAnsi="Arial" w:cs="Arial"/>
          <w:color w:val="000000"/>
          <w:sz w:val="20"/>
          <w:lang w:val="en-US"/>
        </w:rPr>
        <w:t xml:space="preserve">RAN2 would like </w:t>
      </w:r>
      <w:r w:rsidR="003B2808">
        <w:rPr>
          <w:rFonts w:ascii="Arial" w:eastAsia="宋体" w:hAnsi="Arial" w:cs="Arial"/>
          <w:color w:val="000000"/>
          <w:sz w:val="20"/>
          <w:lang w:val="en-US"/>
        </w:rPr>
        <w:t xml:space="preserve">SA2 </w:t>
      </w:r>
      <w:r>
        <w:rPr>
          <w:rFonts w:ascii="Arial" w:eastAsia="宋体" w:hAnsi="Arial" w:cs="Arial"/>
          <w:color w:val="000000"/>
          <w:sz w:val="20"/>
          <w:lang w:val="en-US"/>
        </w:rPr>
        <w:t>to</w:t>
      </w:r>
      <w:r w:rsidR="003B2808">
        <w:rPr>
          <w:rFonts w:ascii="Arial" w:eastAsia="宋体" w:hAnsi="Arial" w:cs="Arial"/>
          <w:color w:val="000000"/>
          <w:sz w:val="20"/>
          <w:lang w:val="en-US"/>
        </w:rPr>
        <w:t xml:space="preserve"> provide feedback</w:t>
      </w:r>
      <w:r>
        <w:rPr>
          <w:rFonts w:ascii="Arial" w:eastAsia="宋体" w:hAnsi="Arial" w:cs="Arial"/>
          <w:color w:val="000000"/>
          <w:sz w:val="20"/>
          <w:lang w:val="en-US"/>
        </w:rPr>
        <w:t xml:space="preserve"> on whether </w:t>
      </w:r>
      <w:r w:rsidR="00AB461C">
        <w:rPr>
          <w:rFonts w:ascii="Arial" w:eastAsia="宋体" w:hAnsi="Arial" w:cs="Arial"/>
          <w:color w:val="000000"/>
          <w:sz w:val="20"/>
          <w:lang w:val="en-US"/>
        </w:rPr>
        <w:t>the above RAN2 assumption is</w:t>
      </w:r>
      <w:r>
        <w:rPr>
          <w:rFonts w:ascii="Arial" w:eastAsia="宋体" w:hAnsi="Arial" w:cs="Arial"/>
          <w:color w:val="000000"/>
          <w:sz w:val="20"/>
          <w:lang w:val="en-US"/>
        </w:rPr>
        <w:t xml:space="preserve"> </w:t>
      </w:r>
      <w:r w:rsidR="003B2808">
        <w:rPr>
          <w:rFonts w:ascii="Arial" w:eastAsia="宋体" w:hAnsi="Arial" w:cs="Arial"/>
          <w:color w:val="000000"/>
          <w:sz w:val="20"/>
          <w:lang w:val="en-US"/>
        </w:rPr>
        <w:t xml:space="preserve">a feasible assumption </w:t>
      </w:r>
      <w:r>
        <w:rPr>
          <w:rFonts w:ascii="Arial" w:eastAsia="宋体" w:hAnsi="Arial" w:cs="Arial"/>
          <w:color w:val="000000"/>
          <w:sz w:val="20"/>
          <w:lang w:val="en-US"/>
        </w:rPr>
        <w:t>for Rel-17</w:t>
      </w:r>
      <w:r w:rsidR="003B2808">
        <w:rPr>
          <w:rFonts w:ascii="Arial" w:eastAsia="宋体" w:hAnsi="Arial" w:cs="Arial"/>
          <w:color w:val="000000"/>
          <w:sz w:val="20"/>
          <w:lang w:val="en-US"/>
        </w:rPr>
        <w:t xml:space="preserve"> SL enhancement</w:t>
      </w:r>
      <w:r>
        <w:rPr>
          <w:rFonts w:ascii="Arial" w:eastAsia="宋体" w:hAnsi="Arial" w:cs="Arial"/>
          <w:color w:val="000000"/>
          <w:sz w:val="20"/>
          <w:lang w:val="en-US"/>
        </w:rPr>
        <w:t>.</w:t>
      </w:r>
    </w:p>
    <w:p w14:paraId="44974E33" w14:textId="20CEB749" w:rsidR="00967D9C" w:rsidRPr="00967D9C" w:rsidRDefault="00967D9C" w:rsidP="00967D9C">
      <w:pPr>
        <w:spacing w:after="0"/>
        <w:jc w:val="both"/>
        <w:rPr>
          <w:rFonts w:ascii="Arial" w:eastAsia="宋体" w:hAnsi="Arial" w:cs="Arial"/>
          <w:color w:val="000000"/>
          <w:sz w:val="20"/>
          <w:lang w:val="en-US"/>
        </w:rPr>
      </w:pPr>
    </w:p>
    <w:p w14:paraId="7B9FCB86" w14:textId="355A2165" w:rsidR="00967D9C" w:rsidRPr="00967D9C" w:rsidRDefault="00967D9C" w:rsidP="00967D9C">
      <w:pPr>
        <w:spacing w:after="0"/>
        <w:jc w:val="both"/>
        <w:rPr>
          <w:rFonts w:ascii="Arial" w:eastAsia="宋体" w:hAnsi="Arial" w:cs="Arial"/>
          <w:color w:val="000000"/>
          <w:sz w:val="20"/>
          <w:lang w:val="en-US"/>
        </w:rPr>
      </w:pPr>
    </w:p>
    <w:p w14:paraId="3C4FBB15" w14:textId="28AF49C3" w:rsidR="00967D9C" w:rsidRPr="00967D9C" w:rsidRDefault="00967D9C" w:rsidP="00967D9C">
      <w:pPr>
        <w:spacing w:after="120"/>
        <w:rPr>
          <w:rFonts w:ascii="Arial" w:eastAsia="宋体" w:hAnsi="Arial" w:cs="Arial"/>
          <w:b/>
          <w:sz w:val="20"/>
        </w:rPr>
      </w:pPr>
      <w:r w:rsidRPr="00967D9C">
        <w:rPr>
          <w:rFonts w:ascii="Arial" w:eastAsia="宋体" w:hAnsi="Arial" w:cs="Arial"/>
          <w:b/>
          <w:sz w:val="20"/>
        </w:rPr>
        <w:t>2. Actions:</w:t>
      </w:r>
    </w:p>
    <w:p w14:paraId="59C8E194" w14:textId="4649CEEF" w:rsidR="00967D9C" w:rsidRPr="00967D9C" w:rsidRDefault="00967D9C" w:rsidP="00967D9C">
      <w:pPr>
        <w:spacing w:after="120"/>
        <w:ind w:left="1985" w:hanging="1985"/>
        <w:rPr>
          <w:rFonts w:ascii="Arial" w:eastAsia="宋体" w:hAnsi="Arial" w:cs="Arial"/>
          <w:b/>
          <w:sz w:val="20"/>
        </w:rPr>
      </w:pPr>
      <w:r w:rsidRPr="00967D9C">
        <w:rPr>
          <w:rFonts w:ascii="Arial" w:eastAsia="宋体" w:hAnsi="Arial" w:cs="Arial"/>
          <w:b/>
          <w:sz w:val="20"/>
        </w:rPr>
        <w:t>To 3GPP SA2</w:t>
      </w:r>
      <w:r w:rsidR="00067B24">
        <w:rPr>
          <w:rFonts w:ascii="Arial" w:eastAsia="宋体" w:hAnsi="Arial" w:cs="Arial"/>
          <w:b/>
          <w:sz w:val="20"/>
        </w:rPr>
        <w:t>:</w:t>
      </w:r>
    </w:p>
    <w:p w14:paraId="58DF3BE6" w14:textId="1F1AC38E" w:rsidR="00967D9C" w:rsidRPr="00967D9C" w:rsidRDefault="003B2808" w:rsidP="00813BBD">
      <w:pPr>
        <w:spacing w:after="120"/>
        <w:rPr>
          <w:rFonts w:ascii="Arial" w:eastAsia="宋体" w:hAnsi="Arial" w:cs="Arial"/>
          <w:sz w:val="20"/>
        </w:rPr>
      </w:pPr>
      <w:r>
        <w:rPr>
          <w:rFonts w:ascii="Arial" w:eastAsia="宋体" w:hAnsi="Arial" w:cs="Arial"/>
          <w:color w:val="000000"/>
          <w:sz w:val="20"/>
          <w:lang w:val="en-US"/>
        </w:rPr>
        <w:t xml:space="preserve">RAN2 respectfully request SA2 to provide feedback on whether the above </w:t>
      </w:r>
      <w:r w:rsidR="00AB461C">
        <w:rPr>
          <w:rFonts w:ascii="Arial" w:eastAsia="宋体" w:hAnsi="Arial" w:cs="Arial"/>
          <w:color w:val="000000"/>
          <w:sz w:val="20"/>
          <w:lang w:val="en-US"/>
        </w:rPr>
        <w:t xml:space="preserve">RAN2 </w:t>
      </w:r>
      <w:r>
        <w:rPr>
          <w:rFonts w:ascii="Arial" w:eastAsia="宋体" w:hAnsi="Arial" w:cs="Arial"/>
          <w:color w:val="000000"/>
          <w:sz w:val="20"/>
          <w:lang w:val="en-US"/>
        </w:rPr>
        <w:t>assumption is feasible for Rel-17 SL enhancement.</w:t>
      </w:r>
    </w:p>
    <w:p w14:paraId="0709C112" w14:textId="39FB399C" w:rsidR="00967D9C" w:rsidRPr="00967D9C" w:rsidRDefault="00967D9C" w:rsidP="00967D9C">
      <w:pPr>
        <w:spacing w:after="120"/>
        <w:ind w:left="993" w:hanging="993"/>
        <w:rPr>
          <w:rFonts w:ascii="Arial" w:eastAsia="宋体" w:hAnsi="Arial" w:cs="Arial"/>
          <w:sz w:val="20"/>
        </w:rPr>
      </w:pPr>
    </w:p>
    <w:p w14:paraId="1C409334" w14:textId="5D4E90DD" w:rsidR="00967D9C" w:rsidRPr="00967D9C" w:rsidRDefault="00967D9C" w:rsidP="00967D9C">
      <w:pPr>
        <w:spacing w:after="120"/>
        <w:rPr>
          <w:rFonts w:ascii="Arial" w:eastAsia="宋体" w:hAnsi="Arial" w:cs="Arial"/>
          <w:b/>
          <w:sz w:val="20"/>
        </w:rPr>
      </w:pPr>
      <w:r w:rsidRPr="00967D9C">
        <w:rPr>
          <w:rFonts w:ascii="Arial" w:eastAsia="宋体" w:hAnsi="Arial" w:cs="Arial"/>
          <w:b/>
          <w:sz w:val="20"/>
        </w:rPr>
        <w:t>3. Date of next TSG RAN WG2 meetings:</w:t>
      </w:r>
    </w:p>
    <w:p w14:paraId="049AB767" w14:textId="67834F5F" w:rsidR="00967D9C" w:rsidRPr="00813BBD" w:rsidRDefault="00967D9C" w:rsidP="00967D9C">
      <w:pPr>
        <w:tabs>
          <w:tab w:val="left" w:pos="5103"/>
        </w:tabs>
        <w:spacing w:after="120"/>
        <w:ind w:left="2268" w:hanging="2268"/>
        <w:rPr>
          <w:rFonts w:ascii="Arial" w:eastAsia="宋体" w:hAnsi="Arial" w:cs="Arial"/>
          <w:color w:val="000000"/>
          <w:sz w:val="20"/>
          <w:lang w:val="en-US" w:eastAsia="zh-CN"/>
        </w:rPr>
      </w:pPr>
      <w:r w:rsidRPr="00813BBD">
        <w:rPr>
          <w:rFonts w:ascii="Arial" w:eastAsia="宋体" w:hAnsi="Arial" w:cs="Arial"/>
          <w:color w:val="000000"/>
          <w:sz w:val="20"/>
          <w:lang w:val="en-US" w:eastAsia="zh-CN"/>
        </w:rPr>
        <w:t>RAN2#115</w:t>
      </w:r>
      <w:r w:rsidRPr="00813BBD">
        <w:rPr>
          <w:rFonts w:ascii="Arial" w:eastAsia="宋体" w:hAnsi="Arial" w:cs="Arial"/>
          <w:color w:val="000000"/>
          <w:sz w:val="20"/>
          <w:lang w:val="en-US" w:eastAsia="zh-CN"/>
        </w:rPr>
        <w:tab/>
        <w:t>23th Aug – 27th Aug 2021</w:t>
      </w:r>
      <w:r w:rsidRPr="00813BBD">
        <w:rPr>
          <w:rFonts w:ascii="Arial" w:eastAsia="宋体" w:hAnsi="Arial" w:cs="Arial"/>
          <w:color w:val="000000"/>
          <w:sz w:val="20"/>
          <w:lang w:val="en-US" w:eastAsia="zh-CN"/>
        </w:rPr>
        <w:tab/>
      </w:r>
      <w:r w:rsidR="00770DFF">
        <w:rPr>
          <w:rFonts w:ascii="Arial" w:eastAsia="宋体" w:hAnsi="Arial" w:cs="Arial"/>
          <w:color w:val="000000"/>
          <w:sz w:val="20"/>
          <w:lang w:val="en-US" w:eastAsia="zh-CN"/>
        </w:rPr>
        <w:t>Online</w:t>
      </w:r>
    </w:p>
    <w:p w14:paraId="51E30FE8" w14:textId="5A1F266F" w:rsidR="007D2456" w:rsidRPr="0067628F" w:rsidRDefault="0067628F" w:rsidP="009063D9">
      <w:pPr>
        <w:tabs>
          <w:tab w:val="left" w:pos="5103"/>
        </w:tabs>
        <w:spacing w:after="120"/>
        <w:ind w:left="2268" w:hanging="2268"/>
        <w:rPr>
          <w:rFonts w:ascii="Times New Roman" w:eastAsia="宋体" w:hAnsi="Times New Roman" w:cs="Times New Roman"/>
          <w:kern w:val="2"/>
          <w:szCs w:val="22"/>
          <w:lang w:val="en-US" w:eastAsia="zh-CN"/>
        </w:rPr>
      </w:pPr>
      <w:r w:rsidRPr="00813BBD">
        <w:rPr>
          <w:rFonts w:ascii="Arial" w:eastAsia="宋体" w:hAnsi="Arial" w:cs="Arial"/>
          <w:color w:val="000000"/>
          <w:sz w:val="20"/>
          <w:lang w:val="en-US" w:eastAsia="zh-CN"/>
        </w:rPr>
        <w:t>RAN2#11</w:t>
      </w:r>
      <w:r>
        <w:rPr>
          <w:rFonts w:ascii="Arial" w:eastAsia="宋体" w:hAnsi="Arial" w:cs="Arial"/>
          <w:color w:val="000000"/>
          <w:sz w:val="20"/>
          <w:lang w:val="en-US" w:eastAsia="zh-CN"/>
        </w:rPr>
        <w:t>6</w:t>
      </w:r>
      <w:r w:rsidRPr="00813BBD">
        <w:rPr>
          <w:rFonts w:ascii="Arial" w:eastAsia="宋体" w:hAnsi="Arial" w:cs="Arial"/>
          <w:color w:val="000000"/>
          <w:sz w:val="20"/>
          <w:lang w:val="en-US" w:eastAsia="zh-CN"/>
        </w:rPr>
        <w:tab/>
      </w:r>
      <w:r w:rsidR="007710F4">
        <w:rPr>
          <w:rFonts w:ascii="Arial" w:eastAsia="宋体" w:hAnsi="Arial" w:cs="Arial"/>
          <w:color w:val="000000"/>
          <w:sz w:val="20"/>
          <w:lang w:val="en-US" w:eastAsia="zh-CN"/>
        </w:rPr>
        <w:t>01</w:t>
      </w:r>
      <w:r w:rsidRPr="00813BBD">
        <w:rPr>
          <w:rFonts w:ascii="Arial" w:eastAsia="宋体" w:hAnsi="Arial" w:cs="Arial"/>
          <w:color w:val="000000"/>
          <w:sz w:val="20"/>
          <w:lang w:val="en-US" w:eastAsia="zh-CN"/>
        </w:rPr>
        <w:t xml:space="preserve">th </w:t>
      </w:r>
      <w:r w:rsidR="007710F4">
        <w:rPr>
          <w:rFonts w:ascii="Arial" w:eastAsia="宋体" w:hAnsi="Arial" w:cs="Arial"/>
          <w:color w:val="000000"/>
          <w:sz w:val="20"/>
          <w:lang w:val="en-US" w:eastAsia="zh-CN"/>
        </w:rPr>
        <w:t>Nov</w:t>
      </w:r>
      <w:r w:rsidRPr="00813BBD">
        <w:rPr>
          <w:rFonts w:ascii="Arial" w:eastAsia="宋体" w:hAnsi="Arial" w:cs="Arial"/>
          <w:color w:val="000000"/>
          <w:sz w:val="20"/>
          <w:lang w:val="en-US" w:eastAsia="zh-CN"/>
        </w:rPr>
        <w:t xml:space="preserve"> – </w:t>
      </w:r>
      <w:r w:rsidR="007710F4">
        <w:rPr>
          <w:rFonts w:ascii="Arial" w:eastAsia="宋体" w:hAnsi="Arial" w:cs="Arial"/>
          <w:color w:val="000000"/>
          <w:sz w:val="20"/>
          <w:lang w:val="en-US" w:eastAsia="zh-CN"/>
        </w:rPr>
        <w:t>12</w:t>
      </w:r>
      <w:r w:rsidRPr="00813BBD">
        <w:rPr>
          <w:rFonts w:ascii="Arial" w:eastAsia="宋体" w:hAnsi="Arial" w:cs="Arial"/>
          <w:color w:val="000000"/>
          <w:sz w:val="20"/>
          <w:lang w:val="en-US" w:eastAsia="zh-CN"/>
        </w:rPr>
        <w:t xml:space="preserve">th </w:t>
      </w:r>
      <w:r w:rsidR="007710F4">
        <w:rPr>
          <w:rFonts w:ascii="Arial" w:eastAsia="宋体" w:hAnsi="Arial" w:cs="Arial"/>
          <w:color w:val="000000"/>
          <w:sz w:val="20"/>
          <w:lang w:val="en-US" w:eastAsia="zh-CN"/>
        </w:rPr>
        <w:t>Nov</w:t>
      </w:r>
      <w:r w:rsidRPr="00813BBD">
        <w:rPr>
          <w:rFonts w:ascii="Arial" w:eastAsia="宋体" w:hAnsi="Arial" w:cs="Arial"/>
          <w:color w:val="000000"/>
          <w:sz w:val="20"/>
          <w:lang w:val="en-US" w:eastAsia="zh-CN"/>
        </w:rPr>
        <w:t xml:space="preserve"> 2021</w:t>
      </w:r>
      <w:r w:rsidRPr="00813BBD">
        <w:rPr>
          <w:rFonts w:ascii="Arial" w:eastAsia="宋体" w:hAnsi="Arial" w:cs="Arial"/>
          <w:color w:val="000000"/>
          <w:sz w:val="20"/>
          <w:lang w:val="en-US" w:eastAsia="zh-CN"/>
        </w:rPr>
        <w:tab/>
      </w:r>
      <w:r>
        <w:rPr>
          <w:rFonts w:ascii="Arial" w:eastAsia="宋体" w:hAnsi="Arial" w:cs="Arial"/>
          <w:color w:val="000000"/>
          <w:sz w:val="20"/>
          <w:lang w:val="en-US" w:eastAsia="zh-CN"/>
        </w:rPr>
        <w:t>Online</w:t>
      </w:r>
    </w:p>
    <w:p w14:paraId="60BC67F4" w14:textId="42332C6D" w:rsidR="00FD56A1" w:rsidRPr="007D2456" w:rsidRDefault="00FD56A1" w:rsidP="006726B0">
      <w:pPr>
        <w:rPr>
          <w:rFonts w:ascii="Times New Roman" w:eastAsia="宋体" w:hAnsi="Times New Roman" w:cs="Times New Roman"/>
          <w:kern w:val="2"/>
          <w:szCs w:val="22"/>
          <w:lang w:eastAsia="zh-CN"/>
        </w:rPr>
      </w:pPr>
    </w:p>
    <w:sectPr w:rsidR="00FD56A1" w:rsidRPr="007D2456" w:rsidSect="006915AD">
      <w:footerReference w:type="default" r:id="rId11"/>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96CBB" w14:textId="77777777" w:rsidR="009752E5" w:rsidRDefault="009752E5">
      <w:r>
        <w:separator/>
      </w:r>
    </w:p>
  </w:endnote>
  <w:endnote w:type="continuationSeparator" w:id="0">
    <w:p w14:paraId="52E59F6D" w14:textId="77777777" w:rsidR="009752E5" w:rsidRDefault="00975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64196E" w:rsidRDefault="0064196E">
    <w:pPr>
      <w:pStyle w:val="aa"/>
    </w:pPr>
    <w:r w:rsidRPr="00B75678">
      <w:tab/>
      <w:t xml:space="preserve"> </w:t>
    </w:r>
    <w:r>
      <w:fldChar w:fldCharType="begin"/>
    </w:r>
    <w:r>
      <w:instrText xml:space="preserve"> PAGE </w:instrText>
    </w:r>
    <w:r>
      <w:fldChar w:fldCharType="separate"/>
    </w:r>
    <w:r w:rsidR="006E46ED">
      <w:t>3</w:t>
    </w:r>
    <w:r>
      <w:fldChar w:fldCharType="end"/>
    </w:r>
    <w:r>
      <w:rPr>
        <w:rFonts w:hint="eastAsia"/>
        <w:lang w:eastAsia="zh-CN"/>
      </w:rPr>
      <w:t>/</w:t>
    </w:r>
    <w:r>
      <w:fldChar w:fldCharType="begin"/>
    </w:r>
    <w:r>
      <w:instrText xml:space="preserve"> NUMPAGES </w:instrText>
    </w:r>
    <w:r>
      <w:fldChar w:fldCharType="separate"/>
    </w:r>
    <w:r w:rsidR="006E46ED">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DACC7" w14:textId="77777777" w:rsidR="009752E5" w:rsidRDefault="009752E5">
      <w:r>
        <w:separator/>
      </w:r>
    </w:p>
  </w:footnote>
  <w:footnote w:type="continuationSeparator" w:id="0">
    <w:p w14:paraId="77C84CB8" w14:textId="77777777" w:rsidR="009752E5" w:rsidRDefault="009752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pt;height:11.2pt" o:bullet="t">
        <v:imagedata r:id="rId1" o:title="mso8CDC"/>
      </v:shape>
    </w:pict>
  </w:numPicBullet>
  <w:numPicBullet w:numPicBulletId="1">
    <w:pict>
      <v:shape id="_x0000_i1027" type="#_x0000_t75" style="width:11.2pt;height:11.2pt" o:bullet="t">
        <v:imagedata r:id="rId2" o:title="mso8A31"/>
      </v:shape>
    </w:pict>
  </w:numPicBullet>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2DF6198"/>
    <w:multiLevelType w:val="hybridMultilevel"/>
    <w:tmpl w:val="40F67A8A"/>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5FE1D4B"/>
    <w:multiLevelType w:val="hybridMultilevel"/>
    <w:tmpl w:val="DF0A1E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04F9C"/>
    <w:multiLevelType w:val="hybridMultilevel"/>
    <w:tmpl w:val="40F67A8A"/>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F5314DA"/>
    <w:multiLevelType w:val="hybridMultilevel"/>
    <w:tmpl w:val="778E07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9171CA"/>
    <w:multiLevelType w:val="hybridMultilevel"/>
    <w:tmpl w:val="40F67A8A"/>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5CD7B36"/>
    <w:multiLevelType w:val="hybridMultilevel"/>
    <w:tmpl w:val="4036BF8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A13559"/>
    <w:multiLevelType w:val="hybridMultilevel"/>
    <w:tmpl w:val="5F6AEA6E"/>
    <w:lvl w:ilvl="0" w:tplc="42C02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24A875C9"/>
    <w:multiLevelType w:val="multilevel"/>
    <w:tmpl w:val="FE826B0A"/>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283"/>
        </w:tabs>
        <w:ind w:left="283" w:firstLine="0"/>
      </w:pPr>
      <w:rPr>
        <w:rFonts w:ascii="Arial" w:hAnsi="Arial" w:cs="Arial" w:hint="default"/>
        <w:sz w:val="28"/>
      </w:rPr>
    </w:lvl>
    <w:lvl w:ilvl="2">
      <w:start w:val="1"/>
      <w:numFmt w:val="decimal"/>
      <w:pStyle w:val="30"/>
      <w:lvlText w:val="%1.%2.%3"/>
      <w:lvlJc w:val="left"/>
      <w:pPr>
        <w:tabs>
          <w:tab w:val="num" w:pos="0"/>
        </w:tabs>
        <w:ind w:left="0" w:firstLine="0"/>
      </w:pPr>
      <w:rPr>
        <w:rFonts w:ascii="Times New Roman" w:hAnsi="Times New Roman" w:cs="Times New Roman"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2908414E"/>
    <w:multiLevelType w:val="hybridMultilevel"/>
    <w:tmpl w:val="FC666B16"/>
    <w:lvl w:ilvl="0" w:tplc="04090007">
      <w:start w:val="1"/>
      <w:numFmt w:val="bullet"/>
      <w:lvlText w:val=""/>
      <w:lvlPicBulletId w:val="1"/>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15:restartNumberingAfterBreak="0">
    <w:nsid w:val="3785223E"/>
    <w:multiLevelType w:val="hybridMultilevel"/>
    <w:tmpl w:val="B5CE2A0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7" w15:restartNumberingAfterBreak="0">
    <w:nsid w:val="3AA928BF"/>
    <w:multiLevelType w:val="hybridMultilevel"/>
    <w:tmpl w:val="7AB6FAC2"/>
    <w:lvl w:ilvl="0" w:tplc="04090001">
      <w:start w:val="1"/>
      <w:numFmt w:val="bullet"/>
      <w:lvlText w:val=""/>
      <w:lvlJc w:val="left"/>
      <w:pPr>
        <w:ind w:left="420" w:hanging="420"/>
      </w:pPr>
      <w:rPr>
        <w:rFonts w:ascii="Wingdings" w:hAnsi="Wingdings" w:hint="default"/>
      </w:rPr>
    </w:lvl>
    <w:lvl w:ilvl="1" w:tplc="AA7CD75C">
      <w:numFmt w:val="bullet"/>
      <w:lvlText w:val="•"/>
      <w:lvlJc w:val="left"/>
      <w:pPr>
        <w:ind w:left="780" w:hanging="36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9" w15:restartNumberingAfterBreak="0">
    <w:nsid w:val="5D1C4F02"/>
    <w:multiLevelType w:val="hybridMultilevel"/>
    <w:tmpl w:val="8C2046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0D17029"/>
    <w:multiLevelType w:val="hybridMultilevel"/>
    <w:tmpl w:val="270AFB6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3"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A0446CC"/>
    <w:multiLevelType w:val="hybridMultilevel"/>
    <w:tmpl w:val="8CDA0AC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15:restartNumberingAfterBreak="0">
    <w:nsid w:val="7BED18BC"/>
    <w:multiLevelType w:val="multilevel"/>
    <w:tmpl w:val="7606375A"/>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12"/>
  </w:num>
  <w:num w:numId="3">
    <w:abstractNumId w:val="22"/>
  </w:num>
  <w:num w:numId="4">
    <w:abstractNumId w:val="2"/>
  </w:num>
  <w:num w:numId="5">
    <w:abstractNumId w:val="1"/>
  </w:num>
  <w:num w:numId="6">
    <w:abstractNumId w:val="0"/>
  </w:num>
  <w:num w:numId="7">
    <w:abstractNumId w:val="14"/>
  </w:num>
  <w:num w:numId="8">
    <w:abstractNumId w:val="23"/>
  </w:num>
  <w:num w:numId="9">
    <w:abstractNumId w:val="18"/>
  </w:num>
  <w:num w:numId="10">
    <w:abstractNumId w:val="11"/>
  </w:num>
  <w:num w:numId="11">
    <w:abstractNumId w:val="16"/>
  </w:num>
  <w:num w:numId="12">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7"/>
  </w:num>
  <w:num w:numId="15">
    <w:abstractNumId w:val="4"/>
  </w:num>
  <w:num w:numId="16">
    <w:abstractNumId w:val="17"/>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5"/>
  </w:num>
  <w:num w:numId="25">
    <w:abstractNumId w:val="16"/>
  </w:num>
  <w:num w:numId="26">
    <w:abstractNumId w:val="16"/>
  </w:num>
  <w:num w:numId="27">
    <w:abstractNumId w:val="7"/>
  </w:num>
  <w:num w:numId="28">
    <w:abstractNumId w:val="9"/>
  </w:num>
  <w:num w:numId="29">
    <w:abstractNumId w:val="24"/>
  </w:num>
  <w:num w:numId="30">
    <w:abstractNumId w:val="3"/>
  </w:num>
  <w:num w:numId="31">
    <w:abstractNumId w:val="20"/>
  </w:num>
  <w:num w:numId="32">
    <w:abstractNumId w:val="19"/>
  </w:num>
  <w:num w:numId="33">
    <w:abstractNumId w:val="24"/>
  </w:num>
  <w:num w:numId="34">
    <w:abstractNumId w:val="26"/>
  </w:num>
  <w:num w:numId="35">
    <w:abstractNumId w:val="13"/>
  </w:num>
  <w:num w:numId="36">
    <w:abstractNumId w:val="8"/>
  </w:num>
  <w:num w:numId="37">
    <w:abstractNumId w:val="6"/>
  </w:num>
  <w:num w:numId="38">
    <w:abstractNumId w:val="10"/>
  </w:num>
  <w:num w:numId="39">
    <w:abstractNumId w:val="12"/>
  </w:num>
  <w:num w:numId="40">
    <w:abstractNumId w:val="12"/>
  </w:num>
  <w:num w:numId="41">
    <w:abstractNumId w:val="12"/>
  </w:num>
  <w:num w:numId="4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B53"/>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8D1"/>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76A"/>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0BA"/>
    <w:rsid w:val="00024133"/>
    <w:rsid w:val="00024A88"/>
    <w:rsid w:val="00024E31"/>
    <w:rsid w:val="00024ECC"/>
    <w:rsid w:val="00024FF5"/>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467"/>
    <w:rsid w:val="0003059B"/>
    <w:rsid w:val="0003099E"/>
    <w:rsid w:val="000309DC"/>
    <w:rsid w:val="00030B0B"/>
    <w:rsid w:val="00030B8B"/>
    <w:rsid w:val="00030D0D"/>
    <w:rsid w:val="00031064"/>
    <w:rsid w:val="00031109"/>
    <w:rsid w:val="00031388"/>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91B"/>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1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394"/>
    <w:rsid w:val="00045418"/>
    <w:rsid w:val="00045557"/>
    <w:rsid w:val="000456D2"/>
    <w:rsid w:val="0004574C"/>
    <w:rsid w:val="000458C2"/>
    <w:rsid w:val="0004597A"/>
    <w:rsid w:val="00045A27"/>
    <w:rsid w:val="00045C77"/>
    <w:rsid w:val="000460B7"/>
    <w:rsid w:val="000461ED"/>
    <w:rsid w:val="00046222"/>
    <w:rsid w:val="000462B0"/>
    <w:rsid w:val="000464BB"/>
    <w:rsid w:val="0004674C"/>
    <w:rsid w:val="00046899"/>
    <w:rsid w:val="00046AD2"/>
    <w:rsid w:val="00046C50"/>
    <w:rsid w:val="00046EA0"/>
    <w:rsid w:val="00047988"/>
    <w:rsid w:val="00047A2D"/>
    <w:rsid w:val="00047A86"/>
    <w:rsid w:val="00047E5A"/>
    <w:rsid w:val="00047F7C"/>
    <w:rsid w:val="00050037"/>
    <w:rsid w:val="000507A5"/>
    <w:rsid w:val="000508FE"/>
    <w:rsid w:val="00050D47"/>
    <w:rsid w:val="00050D6A"/>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06"/>
    <w:rsid w:val="000538F9"/>
    <w:rsid w:val="00053A6F"/>
    <w:rsid w:val="00053CAC"/>
    <w:rsid w:val="000540BB"/>
    <w:rsid w:val="00054153"/>
    <w:rsid w:val="0005468F"/>
    <w:rsid w:val="00054729"/>
    <w:rsid w:val="0005476A"/>
    <w:rsid w:val="00054C2E"/>
    <w:rsid w:val="00054CE6"/>
    <w:rsid w:val="00054F1C"/>
    <w:rsid w:val="00054FC0"/>
    <w:rsid w:val="00054FED"/>
    <w:rsid w:val="000552EB"/>
    <w:rsid w:val="000555E1"/>
    <w:rsid w:val="00055749"/>
    <w:rsid w:val="00055B59"/>
    <w:rsid w:val="00055B7E"/>
    <w:rsid w:val="00055C66"/>
    <w:rsid w:val="00055E7D"/>
    <w:rsid w:val="00055EF4"/>
    <w:rsid w:val="00055F73"/>
    <w:rsid w:val="0005612D"/>
    <w:rsid w:val="000561DA"/>
    <w:rsid w:val="000561FF"/>
    <w:rsid w:val="00056390"/>
    <w:rsid w:val="000564DB"/>
    <w:rsid w:val="00056527"/>
    <w:rsid w:val="0005690B"/>
    <w:rsid w:val="00056B60"/>
    <w:rsid w:val="00056BF3"/>
    <w:rsid w:val="000570A7"/>
    <w:rsid w:val="000571A7"/>
    <w:rsid w:val="00057380"/>
    <w:rsid w:val="0005741F"/>
    <w:rsid w:val="0005757F"/>
    <w:rsid w:val="00057DAA"/>
    <w:rsid w:val="00057E8A"/>
    <w:rsid w:val="00057F83"/>
    <w:rsid w:val="0006005C"/>
    <w:rsid w:val="000601FE"/>
    <w:rsid w:val="00060229"/>
    <w:rsid w:val="000605DD"/>
    <w:rsid w:val="00060752"/>
    <w:rsid w:val="00060831"/>
    <w:rsid w:val="000608AD"/>
    <w:rsid w:val="000608F4"/>
    <w:rsid w:val="00060A53"/>
    <w:rsid w:val="00060CDF"/>
    <w:rsid w:val="00060DC5"/>
    <w:rsid w:val="00060EFF"/>
    <w:rsid w:val="00060F0C"/>
    <w:rsid w:val="00060F7D"/>
    <w:rsid w:val="00060FC3"/>
    <w:rsid w:val="0006104D"/>
    <w:rsid w:val="00061096"/>
    <w:rsid w:val="000611E5"/>
    <w:rsid w:val="00061383"/>
    <w:rsid w:val="000613B0"/>
    <w:rsid w:val="000613BE"/>
    <w:rsid w:val="00061423"/>
    <w:rsid w:val="000616AB"/>
    <w:rsid w:val="00061A1B"/>
    <w:rsid w:val="00061C69"/>
    <w:rsid w:val="00061C70"/>
    <w:rsid w:val="00061D50"/>
    <w:rsid w:val="00061E0A"/>
    <w:rsid w:val="00061F40"/>
    <w:rsid w:val="000621BF"/>
    <w:rsid w:val="000622D3"/>
    <w:rsid w:val="000626BB"/>
    <w:rsid w:val="000626CF"/>
    <w:rsid w:val="00062A3B"/>
    <w:rsid w:val="00062C26"/>
    <w:rsid w:val="00062C48"/>
    <w:rsid w:val="00062E2D"/>
    <w:rsid w:val="00063303"/>
    <w:rsid w:val="00063660"/>
    <w:rsid w:val="00063DD4"/>
    <w:rsid w:val="00063E5A"/>
    <w:rsid w:val="00063E7B"/>
    <w:rsid w:val="00064173"/>
    <w:rsid w:val="0006433D"/>
    <w:rsid w:val="00064390"/>
    <w:rsid w:val="000643F5"/>
    <w:rsid w:val="00064BD2"/>
    <w:rsid w:val="00064D06"/>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AFE"/>
    <w:rsid w:val="00067B24"/>
    <w:rsid w:val="00067B82"/>
    <w:rsid w:val="00067B99"/>
    <w:rsid w:val="0007000C"/>
    <w:rsid w:val="00070131"/>
    <w:rsid w:val="0007035E"/>
    <w:rsid w:val="000704CF"/>
    <w:rsid w:val="00070AA1"/>
    <w:rsid w:val="00070F92"/>
    <w:rsid w:val="0007109B"/>
    <w:rsid w:val="000717E7"/>
    <w:rsid w:val="00071841"/>
    <w:rsid w:val="00071AA9"/>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8C5"/>
    <w:rsid w:val="00076AE1"/>
    <w:rsid w:val="00076E98"/>
    <w:rsid w:val="00076EE4"/>
    <w:rsid w:val="000770C5"/>
    <w:rsid w:val="000770D4"/>
    <w:rsid w:val="0007732F"/>
    <w:rsid w:val="000773DE"/>
    <w:rsid w:val="000775F3"/>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41B"/>
    <w:rsid w:val="00082606"/>
    <w:rsid w:val="000828A2"/>
    <w:rsid w:val="000828F6"/>
    <w:rsid w:val="00082EDD"/>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F0C"/>
    <w:rsid w:val="0008526C"/>
    <w:rsid w:val="00085830"/>
    <w:rsid w:val="00085A9B"/>
    <w:rsid w:val="00085BDE"/>
    <w:rsid w:val="00085C22"/>
    <w:rsid w:val="000860E4"/>
    <w:rsid w:val="00086124"/>
    <w:rsid w:val="0008654B"/>
    <w:rsid w:val="00086984"/>
    <w:rsid w:val="000870A0"/>
    <w:rsid w:val="0008710E"/>
    <w:rsid w:val="000871FF"/>
    <w:rsid w:val="00087410"/>
    <w:rsid w:val="0008742F"/>
    <w:rsid w:val="000878E8"/>
    <w:rsid w:val="0008796C"/>
    <w:rsid w:val="00087B1B"/>
    <w:rsid w:val="00087E8C"/>
    <w:rsid w:val="00087F83"/>
    <w:rsid w:val="000902CB"/>
    <w:rsid w:val="00090302"/>
    <w:rsid w:val="00090429"/>
    <w:rsid w:val="00090454"/>
    <w:rsid w:val="000907E8"/>
    <w:rsid w:val="000909AD"/>
    <w:rsid w:val="00090B1C"/>
    <w:rsid w:val="00090C15"/>
    <w:rsid w:val="00090F7D"/>
    <w:rsid w:val="0009112C"/>
    <w:rsid w:val="0009132A"/>
    <w:rsid w:val="00091527"/>
    <w:rsid w:val="000917A3"/>
    <w:rsid w:val="00091823"/>
    <w:rsid w:val="00091881"/>
    <w:rsid w:val="000918C0"/>
    <w:rsid w:val="00091A3B"/>
    <w:rsid w:val="00091A4D"/>
    <w:rsid w:val="00091A52"/>
    <w:rsid w:val="00091AB5"/>
    <w:rsid w:val="00091AE0"/>
    <w:rsid w:val="00091BF3"/>
    <w:rsid w:val="0009228E"/>
    <w:rsid w:val="00092566"/>
    <w:rsid w:val="000927B0"/>
    <w:rsid w:val="000927FC"/>
    <w:rsid w:val="00092EB6"/>
    <w:rsid w:val="00092FFF"/>
    <w:rsid w:val="0009302D"/>
    <w:rsid w:val="0009326A"/>
    <w:rsid w:val="000933CA"/>
    <w:rsid w:val="000934BC"/>
    <w:rsid w:val="0009393A"/>
    <w:rsid w:val="0009395D"/>
    <w:rsid w:val="000939D5"/>
    <w:rsid w:val="00093AB7"/>
    <w:rsid w:val="00093AF6"/>
    <w:rsid w:val="00093D98"/>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AC"/>
    <w:rsid w:val="000964CF"/>
    <w:rsid w:val="00096747"/>
    <w:rsid w:val="00096D1D"/>
    <w:rsid w:val="00097257"/>
    <w:rsid w:val="000972ED"/>
    <w:rsid w:val="000973D9"/>
    <w:rsid w:val="00097964"/>
    <w:rsid w:val="00097992"/>
    <w:rsid w:val="00097C09"/>
    <w:rsid w:val="00097D54"/>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3F3C"/>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3D6"/>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78B"/>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BFD"/>
    <w:rsid w:val="000B7DB2"/>
    <w:rsid w:val="000B7E3A"/>
    <w:rsid w:val="000B7E71"/>
    <w:rsid w:val="000C018C"/>
    <w:rsid w:val="000C01B2"/>
    <w:rsid w:val="000C043C"/>
    <w:rsid w:val="000C0DD9"/>
    <w:rsid w:val="000C0F8C"/>
    <w:rsid w:val="000C1092"/>
    <w:rsid w:val="000C10A2"/>
    <w:rsid w:val="000C1128"/>
    <w:rsid w:val="000C1144"/>
    <w:rsid w:val="000C123C"/>
    <w:rsid w:val="000C16AA"/>
    <w:rsid w:val="000C184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3F27"/>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485"/>
    <w:rsid w:val="000C552B"/>
    <w:rsid w:val="000C5A0F"/>
    <w:rsid w:val="000C5D80"/>
    <w:rsid w:val="000C5F11"/>
    <w:rsid w:val="000C62B9"/>
    <w:rsid w:val="000C62BC"/>
    <w:rsid w:val="000C6605"/>
    <w:rsid w:val="000C67B1"/>
    <w:rsid w:val="000C6933"/>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6CE"/>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6F2C"/>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896"/>
    <w:rsid w:val="000E29E0"/>
    <w:rsid w:val="000E2C71"/>
    <w:rsid w:val="000E2D54"/>
    <w:rsid w:val="000E2F17"/>
    <w:rsid w:val="000E301C"/>
    <w:rsid w:val="000E38A3"/>
    <w:rsid w:val="000E3ABB"/>
    <w:rsid w:val="000E3AE3"/>
    <w:rsid w:val="000E3B84"/>
    <w:rsid w:val="000E3E08"/>
    <w:rsid w:val="000E4329"/>
    <w:rsid w:val="000E46DE"/>
    <w:rsid w:val="000E4AA2"/>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102"/>
    <w:rsid w:val="000E723B"/>
    <w:rsid w:val="000E7364"/>
    <w:rsid w:val="000E7394"/>
    <w:rsid w:val="000E770B"/>
    <w:rsid w:val="000E7C85"/>
    <w:rsid w:val="000E7DD5"/>
    <w:rsid w:val="000F0157"/>
    <w:rsid w:val="000F025B"/>
    <w:rsid w:val="000F02D6"/>
    <w:rsid w:val="000F073D"/>
    <w:rsid w:val="000F082F"/>
    <w:rsid w:val="000F0918"/>
    <w:rsid w:val="000F0E7D"/>
    <w:rsid w:val="000F1202"/>
    <w:rsid w:val="000F144D"/>
    <w:rsid w:val="000F15DE"/>
    <w:rsid w:val="000F178D"/>
    <w:rsid w:val="000F18FD"/>
    <w:rsid w:val="000F19EF"/>
    <w:rsid w:val="000F19F3"/>
    <w:rsid w:val="000F1B05"/>
    <w:rsid w:val="000F1E6E"/>
    <w:rsid w:val="000F1FCB"/>
    <w:rsid w:val="000F20A0"/>
    <w:rsid w:val="000F261C"/>
    <w:rsid w:val="000F27C4"/>
    <w:rsid w:val="000F29A5"/>
    <w:rsid w:val="000F29B5"/>
    <w:rsid w:val="000F2EC6"/>
    <w:rsid w:val="000F2FB6"/>
    <w:rsid w:val="000F3241"/>
    <w:rsid w:val="000F3800"/>
    <w:rsid w:val="000F3BCF"/>
    <w:rsid w:val="000F3D54"/>
    <w:rsid w:val="000F3F11"/>
    <w:rsid w:val="000F3F2C"/>
    <w:rsid w:val="000F3FFB"/>
    <w:rsid w:val="000F4070"/>
    <w:rsid w:val="000F4095"/>
    <w:rsid w:val="000F40F4"/>
    <w:rsid w:val="000F4150"/>
    <w:rsid w:val="000F4697"/>
    <w:rsid w:val="000F49C2"/>
    <w:rsid w:val="000F4B74"/>
    <w:rsid w:val="000F524F"/>
    <w:rsid w:val="000F53E3"/>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37D"/>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3F66"/>
    <w:rsid w:val="00104096"/>
    <w:rsid w:val="001040A4"/>
    <w:rsid w:val="001041BD"/>
    <w:rsid w:val="00104462"/>
    <w:rsid w:val="0010457B"/>
    <w:rsid w:val="00104812"/>
    <w:rsid w:val="00104F28"/>
    <w:rsid w:val="0010525A"/>
    <w:rsid w:val="001055B0"/>
    <w:rsid w:val="0010570C"/>
    <w:rsid w:val="00105B19"/>
    <w:rsid w:val="00105C21"/>
    <w:rsid w:val="00105DAB"/>
    <w:rsid w:val="0010648E"/>
    <w:rsid w:val="00106512"/>
    <w:rsid w:val="0010690B"/>
    <w:rsid w:val="00106B79"/>
    <w:rsid w:val="00107115"/>
    <w:rsid w:val="001072D7"/>
    <w:rsid w:val="00107354"/>
    <w:rsid w:val="001076C6"/>
    <w:rsid w:val="001076E6"/>
    <w:rsid w:val="0010772C"/>
    <w:rsid w:val="00107749"/>
    <w:rsid w:val="00107972"/>
    <w:rsid w:val="00107A00"/>
    <w:rsid w:val="00107A6C"/>
    <w:rsid w:val="00107B8A"/>
    <w:rsid w:val="00107C9C"/>
    <w:rsid w:val="00107D8D"/>
    <w:rsid w:val="00107EFF"/>
    <w:rsid w:val="0011007A"/>
    <w:rsid w:val="001102BA"/>
    <w:rsid w:val="00110973"/>
    <w:rsid w:val="00110A00"/>
    <w:rsid w:val="00110CBE"/>
    <w:rsid w:val="00110CE9"/>
    <w:rsid w:val="0011145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6C5"/>
    <w:rsid w:val="001237FE"/>
    <w:rsid w:val="001238BD"/>
    <w:rsid w:val="001239E2"/>
    <w:rsid w:val="00123C9C"/>
    <w:rsid w:val="00123D31"/>
    <w:rsid w:val="00123D8C"/>
    <w:rsid w:val="00123E4B"/>
    <w:rsid w:val="00123F59"/>
    <w:rsid w:val="0012401A"/>
    <w:rsid w:val="001240B9"/>
    <w:rsid w:val="001240CC"/>
    <w:rsid w:val="00124221"/>
    <w:rsid w:val="0012439E"/>
    <w:rsid w:val="001243D3"/>
    <w:rsid w:val="0012444E"/>
    <w:rsid w:val="00124526"/>
    <w:rsid w:val="00124553"/>
    <w:rsid w:val="0012460D"/>
    <w:rsid w:val="001248EB"/>
    <w:rsid w:val="001255FA"/>
    <w:rsid w:val="001255FE"/>
    <w:rsid w:val="0012562D"/>
    <w:rsid w:val="001258C5"/>
    <w:rsid w:val="00125C56"/>
    <w:rsid w:val="00125E81"/>
    <w:rsid w:val="001260FA"/>
    <w:rsid w:val="00126184"/>
    <w:rsid w:val="0012636D"/>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2C1"/>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54B"/>
    <w:rsid w:val="001418F3"/>
    <w:rsid w:val="001419CD"/>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18"/>
    <w:rsid w:val="00151682"/>
    <w:rsid w:val="001516D6"/>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B30"/>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77C"/>
    <w:rsid w:val="00156B68"/>
    <w:rsid w:val="00156D23"/>
    <w:rsid w:val="00156E3B"/>
    <w:rsid w:val="00156E98"/>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394"/>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22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CB9"/>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2BE"/>
    <w:rsid w:val="00180328"/>
    <w:rsid w:val="00180348"/>
    <w:rsid w:val="0018089C"/>
    <w:rsid w:val="00180910"/>
    <w:rsid w:val="00180995"/>
    <w:rsid w:val="00180A33"/>
    <w:rsid w:val="00180A77"/>
    <w:rsid w:val="00180C1B"/>
    <w:rsid w:val="00180EBC"/>
    <w:rsid w:val="00181069"/>
    <w:rsid w:val="00181278"/>
    <w:rsid w:val="00181569"/>
    <w:rsid w:val="0018162B"/>
    <w:rsid w:val="0018165C"/>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9AA"/>
    <w:rsid w:val="00184DEA"/>
    <w:rsid w:val="00184E37"/>
    <w:rsid w:val="00184E49"/>
    <w:rsid w:val="00185090"/>
    <w:rsid w:val="00185136"/>
    <w:rsid w:val="001855C4"/>
    <w:rsid w:val="001855F8"/>
    <w:rsid w:val="00185A3D"/>
    <w:rsid w:val="00185A63"/>
    <w:rsid w:val="00185AFB"/>
    <w:rsid w:val="00185B56"/>
    <w:rsid w:val="00185E05"/>
    <w:rsid w:val="0018613A"/>
    <w:rsid w:val="001863A4"/>
    <w:rsid w:val="001866FD"/>
    <w:rsid w:val="00186852"/>
    <w:rsid w:val="00186B49"/>
    <w:rsid w:val="00186C34"/>
    <w:rsid w:val="00186DA1"/>
    <w:rsid w:val="00186F4E"/>
    <w:rsid w:val="0018710A"/>
    <w:rsid w:val="001874C2"/>
    <w:rsid w:val="00187566"/>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0F8"/>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5FD4"/>
    <w:rsid w:val="00196249"/>
    <w:rsid w:val="00196279"/>
    <w:rsid w:val="00196438"/>
    <w:rsid w:val="001968C3"/>
    <w:rsid w:val="00196A58"/>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A4"/>
    <w:rsid w:val="001A2073"/>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FFD"/>
    <w:rsid w:val="001A541E"/>
    <w:rsid w:val="001A5634"/>
    <w:rsid w:val="001A56D4"/>
    <w:rsid w:val="001A58BC"/>
    <w:rsid w:val="001A590C"/>
    <w:rsid w:val="001A5927"/>
    <w:rsid w:val="001A5A30"/>
    <w:rsid w:val="001A5AA8"/>
    <w:rsid w:val="001A5D50"/>
    <w:rsid w:val="001A5DF7"/>
    <w:rsid w:val="001A6093"/>
    <w:rsid w:val="001A6096"/>
    <w:rsid w:val="001A6287"/>
    <w:rsid w:val="001A6755"/>
    <w:rsid w:val="001A677E"/>
    <w:rsid w:val="001A6787"/>
    <w:rsid w:val="001A6A14"/>
    <w:rsid w:val="001A6B91"/>
    <w:rsid w:val="001A7067"/>
    <w:rsid w:val="001A71C4"/>
    <w:rsid w:val="001A74A0"/>
    <w:rsid w:val="001A76BB"/>
    <w:rsid w:val="001A7A53"/>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5AEA"/>
    <w:rsid w:val="001B6028"/>
    <w:rsid w:val="001B61BC"/>
    <w:rsid w:val="001B6380"/>
    <w:rsid w:val="001B643A"/>
    <w:rsid w:val="001B657B"/>
    <w:rsid w:val="001B660B"/>
    <w:rsid w:val="001B695B"/>
    <w:rsid w:val="001B6CDE"/>
    <w:rsid w:val="001B6D94"/>
    <w:rsid w:val="001B6F35"/>
    <w:rsid w:val="001B7328"/>
    <w:rsid w:val="001B7449"/>
    <w:rsid w:val="001B78A3"/>
    <w:rsid w:val="001B7B9E"/>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2B9"/>
    <w:rsid w:val="001C24D8"/>
    <w:rsid w:val="001C2560"/>
    <w:rsid w:val="001C25BC"/>
    <w:rsid w:val="001C2621"/>
    <w:rsid w:val="001C28DE"/>
    <w:rsid w:val="001C293F"/>
    <w:rsid w:val="001C2A6E"/>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630"/>
    <w:rsid w:val="001D5AEE"/>
    <w:rsid w:val="001D5B91"/>
    <w:rsid w:val="001D5C4E"/>
    <w:rsid w:val="001D60A1"/>
    <w:rsid w:val="001D6244"/>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475"/>
    <w:rsid w:val="001E56A4"/>
    <w:rsid w:val="001E5A45"/>
    <w:rsid w:val="001E5C04"/>
    <w:rsid w:val="001E5C0D"/>
    <w:rsid w:val="001E5FFC"/>
    <w:rsid w:val="001E6243"/>
    <w:rsid w:val="001E6394"/>
    <w:rsid w:val="001E656C"/>
    <w:rsid w:val="001E6594"/>
    <w:rsid w:val="001E661F"/>
    <w:rsid w:val="001E671D"/>
    <w:rsid w:val="001E67F9"/>
    <w:rsid w:val="001E6A93"/>
    <w:rsid w:val="001E6B8D"/>
    <w:rsid w:val="001E6BB4"/>
    <w:rsid w:val="001E6C3F"/>
    <w:rsid w:val="001E6E03"/>
    <w:rsid w:val="001E6E98"/>
    <w:rsid w:val="001E6F03"/>
    <w:rsid w:val="001E715D"/>
    <w:rsid w:val="001E73CB"/>
    <w:rsid w:val="001E795E"/>
    <w:rsid w:val="001E79BD"/>
    <w:rsid w:val="001E7B24"/>
    <w:rsid w:val="001E7D40"/>
    <w:rsid w:val="001E7F1D"/>
    <w:rsid w:val="001E7F31"/>
    <w:rsid w:val="001F003D"/>
    <w:rsid w:val="001F00C6"/>
    <w:rsid w:val="001F0173"/>
    <w:rsid w:val="001F0201"/>
    <w:rsid w:val="001F0855"/>
    <w:rsid w:val="001F0A92"/>
    <w:rsid w:val="001F0AB1"/>
    <w:rsid w:val="001F0ED8"/>
    <w:rsid w:val="001F1008"/>
    <w:rsid w:val="001F1070"/>
    <w:rsid w:val="001F10EE"/>
    <w:rsid w:val="001F11E2"/>
    <w:rsid w:val="001F146D"/>
    <w:rsid w:val="001F14E3"/>
    <w:rsid w:val="001F1535"/>
    <w:rsid w:val="001F15F4"/>
    <w:rsid w:val="001F1B65"/>
    <w:rsid w:val="001F1D03"/>
    <w:rsid w:val="001F1DA7"/>
    <w:rsid w:val="001F2175"/>
    <w:rsid w:val="001F2546"/>
    <w:rsid w:val="001F26F1"/>
    <w:rsid w:val="001F2777"/>
    <w:rsid w:val="001F279B"/>
    <w:rsid w:val="001F297A"/>
    <w:rsid w:val="001F2A81"/>
    <w:rsid w:val="001F2B13"/>
    <w:rsid w:val="001F2D46"/>
    <w:rsid w:val="001F3279"/>
    <w:rsid w:val="001F34E9"/>
    <w:rsid w:val="001F3648"/>
    <w:rsid w:val="001F3C46"/>
    <w:rsid w:val="001F3FD4"/>
    <w:rsid w:val="001F433D"/>
    <w:rsid w:val="001F47A5"/>
    <w:rsid w:val="001F489E"/>
    <w:rsid w:val="001F5016"/>
    <w:rsid w:val="001F50BE"/>
    <w:rsid w:val="001F52DA"/>
    <w:rsid w:val="001F5790"/>
    <w:rsid w:val="001F5B1B"/>
    <w:rsid w:val="001F5B43"/>
    <w:rsid w:val="001F5B7D"/>
    <w:rsid w:val="001F5C4C"/>
    <w:rsid w:val="001F5DD6"/>
    <w:rsid w:val="001F6061"/>
    <w:rsid w:val="001F633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1"/>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3F48"/>
    <w:rsid w:val="002045F6"/>
    <w:rsid w:val="0020476C"/>
    <w:rsid w:val="00204AE9"/>
    <w:rsid w:val="00204C98"/>
    <w:rsid w:val="00204F72"/>
    <w:rsid w:val="00205504"/>
    <w:rsid w:val="00205569"/>
    <w:rsid w:val="002055C6"/>
    <w:rsid w:val="0020587A"/>
    <w:rsid w:val="00205B1C"/>
    <w:rsid w:val="00205D22"/>
    <w:rsid w:val="00205FA0"/>
    <w:rsid w:val="0020603F"/>
    <w:rsid w:val="00206090"/>
    <w:rsid w:val="00206353"/>
    <w:rsid w:val="0020639A"/>
    <w:rsid w:val="00206464"/>
    <w:rsid w:val="002066C8"/>
    <w:rsid w:val="002066F3"/>
    <w:rsid w:val="002067A1"/>
    <w:rsid w:val="00206868"/>
    <w:rsid w:val="00206AA2"/>
    <w:rsid w:val="00206E8D"/>
    <w:rsid w:val="002075C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1F85"/>
    <w:rsid w:val="0021241F"/>
    <w:rsid w:val="00212526"/>
    <w:rsid w:val="002125C1"/>
    <w:rsid w:val="00212654"/>
    <w:rsid w:val="00212999"/>
    <w:rsid w:val="002129B0"/>
    <w:rsid w:val="00212E56"/>
    <w:rsid w:val="00212F0F"/>
    <w:rsid w:val="002131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BE3"/>
    <w:rsid w:val="00214E0A"/>
    <w:rsid w:val="00214EAF"/>
    <w:rsid w:val="00214EDE"/>
    <w:rsid w:val="00214F09"/>
    <w:rsid w:val="002151B4"/>
    <w:rsid w:val="00215768"/>
    <w:rsid w:val="002158E1"/>
    <w:rsid w:val="00215960"/>
    <w:rsid w:val="002159E9"/>
    <w:rsid w:val="00215BB3"/>
    <w:rsid w:val="00215CF4"/>
    <w:rsid w:val="00215E5F"/>
    <w:rsid w:val="00215F3F"/>
    <w:rsid w:val="00215FD7"/>
    <w:rsid w:val="002160F1"/>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AB"/>
    <w:rsid w:val="00224FC3"/>
    <w:rsid w:val="0022501D"/>
    <w:rsid w:val="0022532B"/>
    <w:rsid w:val="0022542C"/>
    <w:rsid w:val="002254BB"/>
    <w:rsid w:val="00225710"/>
    <w:rsid w:val="00225808"/>
    <w:rsid w:val="002259F6"/>
    <w:rsid w:val="00225A6F"/>
    <w:rsid w:val="00225BF4"/>
    <w:rsid w:val="00225F30"/>
    <w:rsid w:val="00225F3A"/>
    <w:rsid w:val="0022644F"/>
    <w:rsid w:val="00226AF5"/>
    <w:rsid w:val="00226BD3"/>
    <w:rsid w:val="00226BEE"/>
    <w:rsid w:val="00226D4C"/>
    <w:rsid w:val="00226E24"/>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27FE3"/>
    <w:rsid w:val="00230286"/>
    <w:rsid w:val="002305C5"/>
    <w:rsid w:val="002308D6"/>
    <w:rsid w:val="002308F7"/>
    <w:rsid w:val="00230C64"/>
    <w:rsid w:val="00230CDC"/>
    <w:rsid w:val="00230F6F"/>
    <w:rsid w:val="00231095"/>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963"/>
    <w:rsid w:val="00237A6F"/>
    <w:rsid w:val="00237AAE"/>
    <w:rsid w:val="00237BBF"/>
    <w:rsid w:val="00237DA7"/>
    <w:rsid w:val="00237E86"/>
    <w:rsid w:val="00240036"/>
    <w:rsid w:val="002405A2"/>
    <w:rsid w:val="002405D2"/>
    <w:rsid w:val="002406AF"/>
    <w:rsid w:val="00240769"/>
    <w:rsid w:val="00240D8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E40"/>
    <w:rsid w:val="00247275"/>
    <w:rsid w:val="00247710"/>
    <w:rsid w:val="00247A47"/>
    <w:rsid w:val="00247AEC"/>
    <w:rsid w:val="00247B29"/>
    <w:rsid w:val="00247B59"/>
    <w:rsid w:val="00247E43"/>
    <w:rsid w:val="00250074"/>
    <w:rsid w:val="00250111"/>
    <w:rsid w:val="002501CE"/>
    <w:rsid w:val="002503E0"/>
    <w:rsid w:val="00250854"/>
    <w:rsid w:val="00250867"/>
    <w:rsid w:val="00250882"/>
    <w:rsid w:val="002509CC"/>
    <w:rsid w:val="00250A97"/>
    <w:rsid w:val="00250BC2"/>
    <w:rsid w:val="0025128D"/>
    <w:rsid w:val="002513D3"/>
    <w:rsid w:val="002516F2"/>
    <w:rsid w:val="002517BA"/>
    <w:rsid w:val="00251874"/>
    <w:rsid w:val="002518F5"/>
    <w:rsid w:val="00251C36"/>
    <w:rsid w:val="00251C90"/>
    <w:rsid w:val="00251E02"/>
    <w:rsid w:val="0025216D"/>
    <w:rsid w:val="002521BA"/>
    <w:rsid w:val="00252589"/>
    <w:rsid w:val="00252786"/>
    <w:rsid w:val="002527C9"/>
    <w:rsid w:val="002529FA"/>
    <w:rsid w:val="00252BCE"/>
    <w:rsid w:val="00252D3B"/>
    <w:rsid w:val="00252F6C"/>
    <w:rsid w:val="00252FF4"/>
    <w:rsid w:val="002530BE"/>
    <w:rsid w:val="00253225"/>
    <w:rsid w:val="002532B9"/>
    <w:rsid w:val="00253353"/>
    <w:rsid w:val="00253740"/>
    <w:rsid w:val="00253B49"/>
    <w:rsid w:val="00254703"/>
    <w:rsid w:val="00254838"/>
    <w:rsid w:val="00254B28"/>
    <w:rsid w:val="00254EE3"/>
    <w:rsid w:val="002550A1"/>
    <w:rsid w:val="002552F2"/>
    <w:rsid w:val="00255382"/>
    <w:rsid w:val="0025565E"/>
    <w:rsid w:val="00255782"/>
    <w:rsid w:val="00255B2E"/>
    <w:rsid w:val="00255BE9"/>
    <w:rsid w:val="00255C0A"/>
    <w:rsid w:val="00255EA5"/>
    <w:rsid w:val="00256094"/>
    <w:rsid w:val="002561ED"/>
    <w:rsid w:val="002568AE"/>
    <w:rsid w:val="00256978"/>
    <w:rsid w:val="00256E50"/>
    <w:rsid w:val="0025713D"/>
    <w:rsid w:val="00257341"/>
    <w:rsid w:val="0025775B"/>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362"/>
    <w:rsid w:val="002637D8"/>
    <w:rsid w:val="00263AF4"/>
    <w:rsid w:val="00263D64"/>
    <w:rsid w:val="00263D82"/>
    <w:rsid w:val="002640A6"/>
    <w:rsid w:val="00264305"/>
    <w:rsid w:val="0026433C"/>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D39"/>
    <w:rsid w:val="0027366C"/>
    <w:rsid w:val="00273715"/>
    <w:rsid w:val="00273821"/>
    <w:rsid w:val="00273A3B"/>
    <w:rsid w:val="00273C0B"/>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9E"/>
    <w:rsid w:val="002772A0"/>
    <w:rsid w:val="0027799B"/>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1F75"/>
    <w:rsid w:val="0028214A"/>
    <w:rsid w:val="00282306"/>
    <w:rsid w:val="0028276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AAB"/>
    <w:rsid w:val="00296B6E"/>
    <w:rsid w:val="00296B91"/>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941"/>
    <w:rsid w:val="002A39B8"/>
    <w:rsid w:val="002A3A71"/>
    <w:rsid w:val="002A3D78"/>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90F"/>
    <w:rsid w:val="002B191E"/>
    <w:rsid w:val="002B1AA6"/>
    <w:rsid w:val="002B1DD5"/>
    <w:rsid w:val="002B2228"/>
    <w:rsid w:val="002B2243"/>
    <w:rsid w:val="002B2320"/>
    <w:rsid w:val="002B2C60"/>
    <w:rsid w:val="002B2C68"/>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26"/>
    <w:rsid w:val="002B6C9A"/>
    <w:rsid w:val="002B6D33"/>
    <w:rsid w:val="002B7426"/>
    <w:rsid w:val="002B77C0"/>
    <w:rsid w:val="002B7A30"/>
    <w:rsid w:val="002B7BDB"/>
    <w:rsid w:val="002B7C16"/>
    <w:rsid w:val="002C0265"/>
    <w:rsid w:val="002C05A4"/>
    <w:rsid w:val="002C064B"/>
    <w:rsid w:val="002C06D6"/>
    <w:rsid w:val="002C0892"/>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2B04"/>
    <w:rsid w:val="002C32DE"/>
    <w:rsid w:val="002C342D"/>
    <w:rsid w:val="002C34B8"/>
    <w:rsid w:val="002C3D13"/>
    <w:rsid w:val="002C3DDE"/>
    <w:rsid w:val="002C414B"/>
    <w:rsid w:val="002C41D9"/>
    <w:rsid w:val="002C437F"/>
    <w:rsid w:val="002C4ACD"/>
    <w:rsid w:val="002C4D5C"/>
    <w:rsid w:val="002C50CD"/>
    <w:rsid w:val="002C516C"/>
    <w:rsid w:val="002C55A1"/>
    <w:rsid w:val="002C5803"/>
    <w:rsid w:val="002C584F"/>
    <w:rsid w:val="002C58A5"/>
    <w:rsid w:val="002C5A1E"/>
    <w:rsid w:val="002C6264"/>
    <w:rsid w:val="002C6313"/>
    <w:rsid w:val="002C66E7"/>
    <w:rsid w:val="002C6C42"/>
    <w:rsid w:val="002C6E25"/>
    <w:rsid w:val="002C72CF"/>
    <w:rsid w:val="002C7374"/>
    <w:rsid w:val="002C73A0"/>
    <w:rsid w:val="002C7786"/>
    <w:rsid w:val="002C7A4F"/>
    <w:rsid w:val="002C7FE4"/>
    <w:rsid w:val="002D0229"/>
    <w:rsid w:val="002D0395"/>
    <w:rsid w:val="002D06CA"/>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060"/>
    <w:rsid w:val="002D32AD"/>
    <w:rsid w:val="002D38B5"/>
    <w:rsid w:val="002D39E3"/>
    <w:rsid w:val="002D3F66"/>
    <w:rsid w:val="002D404E"/>
    <w:rsid w:val="002D4126"/>
    <w:rsid w:val="002D4910"/>
    <w:rsid w:val="002D4B06"/>
    <w:rsid w:val="002D51F9"/>
    <w:rsid w:val="002D54F2"/>
    <w:rsid w:val="002D5508"/>
    <w:rsid w:val="002D5724"/>
    <w:rsid w:val="002D59A6"/>
    <w:rsid w:val="002D5A55"/>
    <w:rsid w:val="002D5D33"/>
    <w:rsid w:val="002D5E78"/>
    <w:rsid w:val="002D5F50"/>
    <w:rsid w:val="002D5F95"/>
    <w:rsid w:val="002D6143"/>
    <w:rsid w:val="002D6397"/>
    <w:rsid w:val="002D6543"/>
    <w:rsid w:val="002D695E"/>
    <w:rsid w:val="002D721E"/>
    <w:rsid w:val="002D773B"/>
    <w:rsid w:val="002D7858"/>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D8B"/>
    <w:rsid w:val="002E1E2E"/>
    <w:rsid w:val="002E2184"/>
    <w:rsid w:val="002E2326"/>
    <w:rsid w:val="002E2804"/>
    <w:rsid w:val="002E2820"/>
    <w:rsid w:val="002E2C5D"/>
    <w:rsid w:val="002E2F95"/>
    <w:rsid w:val="002E2FA5"/>
    <w:rsid w:val="002E31F4"/>
    <w:rsid w:val="002E33ED"/>
    <w:rsid w:val="002E3600"/>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51"/>
    <w:rsid w:val="002E67CD"/>
    <w:rsid w:val="002E74B9"/>
    <w:rsid w:val="002E76C7"/>
    <w:rsid w:val="002E7794"/>
    <w:rsid w:val="002E7879"/>
    <w:rsid w:val="002E7908"/>
    <w:rsid w:val="002E7965"/>
    <w:rsid w:val="002E7B8A"/>
    <w:rsid w:val="002E7BEE"/>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4D6B"/>
    <w:rsid w:val="002F4E33"/>
    <w:rsid w:val="002F4E79"/>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5D4"/>
    <w:rsid w:val="0030264F"/>
    <w:rsid w:val="00302D6F"/>
    <w:rsid w:val="00302D96"/>
    <w:rsid w:val="00302DF4"/>
    <w:rsid w:val="00303212"/>
    <w:rsid w:val="00303217"/>
    <w:rsid w:val="0030366F"/>
    <w:rsid w:val="00303BA4"/>
    <w:rsid w:val="00303D35"/>
    <w:rsid w:val="00303F2E"/>
    <w:rsid w:val="003041D2"/>
    <w:rsid w:val="0030427C"/>
    <w:rsid w:val="00304683"/>
    <w:rsid w:val="00304705"/>
    <w:rsid w:val="00304AF7"/>
    <w:rsid w:val="00304D0B"/>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3ECB"/>
    <w:rsid w:val="003140DD"/>
    <w:rsid w:val="00314188"/>
    <w:rsid w:val="0031431E"/>
    <w:rsid w:val="003147D9"/>
    <w:rsid w:val="00314948"/>
    <w:rsid w:val="00314DD2"/>
    <w:rsid w:val="003151B1"/>
    <w:rsid w:val="00315ABA"/>
    <w:rsid w:val="00315B06"/>
    <w:rsid w:val="00315BB5"/>
    <w:rsid w:val="00315C3F"/>
    <w:rsid w:val="00315C5A"/>
    <w:rsid w:val="00315D7A"/>
    <w:rsid w:val="00315DC5"/>
    <w:rsid w:val="00315E44"/>
    <w:rsid w:val="00315F04"/>
    <w:rsid w:val="00315F2F"/>
    <w:rsid w:val="00315FFD"/>
    <w:rsid w:val="00316070"/>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17F68"/>
    <w:rsid w:val="00320003"/>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DF3"/>
    <w:rsid w:val="00321E77"/>
    <w:rsid w:val="00321EBD"/>
    <w:rsid w:val="00321F74"/>
    <w:rsid w:val="00321FD4"/>
    <w:rsid w:val="003220A2"/>
    <w:rsid w:val="0032211F"/>
    <w:rsid w:val="0032226A"/>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C93"/>
    <w:rsid w:val="00325DBB"/>
    <w:rsid w:val="00325E59"/>
    <w:rsid w:val="00326170"/>
    <w:rsid w:val="00326730"/>
    <w:rsid w:val="00326B76"/>
    <w:rsid w:val="00326C49"/>
    <w:rsid w:val="00326DA6"/>
    <w:rsid w:val="00326E99"/>
    <w:rsid w:val="00326F44"/>
    <w:rsid w:val="0032702D"/>
    <w:rsid w:val="003276A6"/>
    <w:rsid w:val="00327FE9"/>
    <w:rsid w:val="00330310"/>
    <w:rsid w:val="00330566"/>
    <w:rsid w:val="00330585"/>
    <w:rsid w:val="00330697"/>
    <w:rsid w:val="003307AA"/>
    <w:rsid w:val="00330A62"/>
    <w:rsid w:val="00330CAC"/>
    <w:rsid w:val="00330D0D"/>
    <w:rsid w:val="0033105C"/>
    <w:rsid w:val="00331168"/>
    <w:rsid w:val="00331544"/>
    <w:rsid w:val="00331683"/>
    <w:rsid w:val="00331725"/>
    <w:rsid w:val="0033193D"/>
    <w:rsid w:val="00331C54"/>
    <w:rsid w:val="00331D5D"/>
    <w:rsid w:val="00331E89"/>
    <w:rsid w:val="00331F04"/>
    <w:rsid w:val="00332543"/>
    <w:rsid w:val="0033267C"/>
    <w:rsid w:val="003326B8"/>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0BDA"/>
    <w:rsid w:val="0034129A"/>
    <w:rsid w:val="0034133E"/>
    <w:rsid w:val="00341762"/>
    <w:rsid w:val="00341C26"/>
    <w:rsid w:val="00341D74"/>
    <w:rsid w:val="00341E6A"/>
    <w:rsid w:val="00341EAA"/>
    <w:rsid w:val="00341FAE"/>
    <w:rsid w:val="0034227C"/>
    <w:rsid w:val="00342425"/>
    <w:rsid w:val="00342C40"/>
    <w:rsid w:val="00342DDA"/>
    <w:rsid w:val="00342E1B"/>
    <w:rsid w:val="0034314C"/>
    <w:rsid w:val="00343412"/>
    <w:rsid w:val="00343512"/>
    <w:rsid w:val="00343584"/>
    <w:rsid w:val="003437FB"/>
    <w:rsid w:val="003439D1"/>
    <w:rsid w:val="00343BC1"/>
    <w:rsid w:val="00343FE3"/>
    <w:rsid w:val="00344202"/>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33E"/>
    <w:rsid w:val="00346426"/>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1D3F"/>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BD1"/>
    <w:rsid w:val="00355E3A"/>
    <w:rsid w:val="00355E9C"/>
    <w:rsid w:val="003560AD"/>
    <w:rsid w:val="003561A3"/>
    <w:rsid w:val="00356378"/>
    <w:rsid w:val="003564A3"/>
    <w:rsid w:val="003564F5"/>
    <w:rsid w:val="0035652D"/>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9D4"/>
    <w:rsid w:val="00364C1A"/>
    <w:rsid w:val="00364C39"/>
    <w:rsid w:val="00364C8F"/>
    <w:rsid w:val="00364FDE"/>
    <w:rsid w:val="003651C9"/>
    <w:rsid w:val="00365616"/>
    <w:rsid w:val="0036569B"/>
    <w:rsid w:val="00365750"/>
    <w:rsid w:val="003657AE"/>
    <w:rsid w:val="00365857"/>
    <w:rsid w:val="00365A31"/>
    <w:rsid w:val="00365C77"/>
    <w:rsid w:val="00365DD5"/>
    <w:rsid w:val="00365F6C"/>
    <w:rsid w:val="00366261"/>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035"/>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6B"/>
    <w:rsid w:val="003736ED"/>
    <w:rsid w:val="0037398A"/>
    <w:rsid w:val="0037427C"/>
    <w:rsid w:val="003744A0"/>
    <w:rsid w:val="00374646"/>
    <w:rsid w:val="0037479C"/>
    <w:rsid w:val="003748F9"/>
    <w:rsid w:val="00374C32"/>
    <w:rsid w:val="00375137"/>
    <w:rsid w:val="00375138"/>
    <w:rsid w:val="003752C3"/>
    <w:rsid w:val="00375696"/>
    <w:rsid w:val="00375754"/>
    <w:rsid w:val="00375978"/>
    <w:rsid w:val="00375A3E"/>
    <w:rsid w:val="00375A93"/>
    <w:rsid w:val="0037617E"/>
    <w:rsid w:val="003762EF"/>
    <w:rsid w:val="00376746"/>
    <w:rsid w:val="00376E01"/>
    <w:rsid w:val="00376FEF"/>
    <w:rsid w:val="00377030"/>
    <w:rsid w:val="003770E6"/>
    <w:rsid w:val="0037734D"/>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37D"/>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26D"/>
    <w:rsid w:val="00384A18"/>
    <w:rsid w:val="00384A5F"/>
    <w:rsid w:val="00384DA6"/>
    <w:rsid w:val="00384E8B"/>
    <w:rsid w:val="00384EAF"/>
    <w:rsid w:val="00384EED"/>
    <w:rsid w:val="00384F1E"/>
    <w:rsid w:val="003851B0"/>
    <w:rsid w:val="0038560E"/>
    <w:rsid w:val="00385660"/>
    <w:rsid w:val="00385715"/>
    <w:rsid w:val="00385AC3"/>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64A"/>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0AA"/>
    <w:rsid w:val="0039623C"/>
    <w:rsid w:val="00396552"/>
    <w:rsid w:val="00396A4B"/>
    <w:rsid w:val="00397107"/>
    <w:rsid w:val="003975AB"/>
    <w:rsid w:val="00397D43"/>
    <w:rsid w:val="00397E00"/>
    <w:rsid w:val="003A0285"/>
    <w:rsid w:val="003A06C7"/>
    <w:rsid w:val="003A0928"/>
    <w:rsid w:val="003A09FD"/>
    <w:rsid w:val="003A0AB9"/>
    <w:rsid w:val="003A0C90"/>
    <w:rsid w:val="003A0F27"/>
    <w:rsid w:val="003A11CA"/>
    <w:rsid w:val="003A1446"/>
    <w:rsid w:val="003A14B7"/>
    <w:rsid w:val="003A24AB"/>
    <w:rsid w:val="003A28D2"/>
    <w:rsid w:val="003A2D23"/>
    <w:rsid w:val="003A2EBA"/>
    <w:rsid w:val="003A33CE"/>
    <w:rsid w:val="003A3871"/>
    <w:rsid w:val="003A3CF2"/>
    <w:rsid w:val="003A3E0B"/>
    <w:rsid w:val="003A43B8"/>
    <w:rsid w:val="003A4505"/>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206"/>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808"/>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8E0"/>
    <w:rsid w:val="003B59C2"/>
    <w:rsid w:val="003B5A2C"/>
    <w:rsid w:val="003B5C74"/>
    <w:rsid w:val="003B5D9C"/>
    <w:rsid w:val="003B5EF0"/>
    <w:rsid w:val="003B6221"/>
    <w:rsid w:val="003B64BC"/>
    <w:rsid w:val="003B65CD"/>
    <w:rsid w:val="003B6648"/>
    <w:rsid w:val="003B6C02"/>
    <w:rsid w:val="003B6C8F"/>
    <w:rsid w:val="003B719E"/>
    <w:rsid w:val="003B71F2"/>
    <w:rsid w:val="003B7303"/>
    <w:rsid w:val="003B76D1"/>
    <w:rsid w:val="003B78DC"/>
    <w:rsid w:val="003B798D"/>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1F9"/>
    <w:rsid w:val="003C423C"/>
    <w:rsid w:val="003C43CB"/>
    <w:rsid w:val="003C4412"/>
    <w:rsid w:val="003C474E"/>
    <w:rsid w:val="003C4D26"/>
    <w:rsid w:val="003C4E04"/>
    <w:rsid w:val="003C4E1A"/>
    <w:rsid w:val="003C502B"/>
    <w:rsid w:val="003C58AD"/>
    <w:rsid w:val="003C5E65"/>
    <w:rsid w:val="003C5FBE"/>
    <w:rsid w:val="003C616A"/>
    <w:rsid w:val="003C6324"/>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F06"/>
    <w:rsid w:val="003D1F0C"/>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DD"/>
    <w:rsid w:val="003D6AFA"/>
    <w:rsid w:val="003D7170"/>
    <w:rsid w:val="003D72FD"/>
    <w:rsid w:val="003D7778"/>
    <w:rsid w:val="003D781F"/>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26"/>
    <w:rsid w:val="003E2869"/>
    <w:rsid w:val="003E2A56"/>
    <w:rsid w:val="003E2BE1"/>
    <w:rsid w:val="003E2C0A"/>
    <w:rsid w:val="003E2CA7"/>
    <w:rsid w:val="003E2F8D"/>
    <w:rsid w:val="003E38DD"/>
    <w:rsid w:val="003E39A4"/>
    <w:rsid w:val="003E3A4C"/>
    <w:rsid w:val="003E3DB3"/>
    <w:rsid w:val="003E43B3"/>
    <w:rsid w:val="003E4626"/>
    <w:rsid w:val="003E4820"/>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3E1"/>
    <w:rsid w:val="003F140D"/>
    <w:rsid w:val="003F1463"/>
    <w:rsid w:val="003F1488"/>
    <w:rsid w:val="003F15FC"/>
    <w:rsid w:val="003F1A6B"/>
    <w:rsid w:val="003F1BC9"/>
    <w:rsid w:val="003F1EFA"/>
    <w:rsid w:val="003F1F5F"/>
    <w:rsid w:val="003F20F6"/>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6E6"/>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3AA2"/>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DDB"/>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450"/>
    <w:rsid w:val="0041096D"/>
    <w:rsid w:val="00410A87"/>
    <w:rsid w:val="00410C4E"/>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ACD"/>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49F"/>
    <w:rsid w:val="0043052D"/>
    <w:rsid w:val="0043061C"/>
    <w:rsid w:val="00430AEC"/>
    <w:rsid w:val="00430B05"/>
    <w:rsid w:val="00430BA6"/>
    <w:rsid w:val="00430BF6"/>
    <w:rsid w:val="00430C32"/>
    <w:rsid w:val="00430EC7"/>
    <w:rsid w:val="004314D7"/>
    <w:rsid w:val="00431557"/>
    <w:rsid w:val="00431679"/>
    <w:rsid w:val="00431B82"/>
    <w:rsid w:val="00431C36"/>
    <w:rsid w:val="00431CC8"/>
    <w:rsid w:val="00431DF5"/>
    <w:rsid w:val="00431EE2"/>
    <w:rsid w:val="00431FD8"/>
    <w:rsid w:val="0043232D"/>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4E"/>
    <w:rsid w:val="00433E63"/>
    <w:rsid w:val="00433FA9"/>
    <w:rsid w:val="004340CD"/>
    <w:rsid w:val="004341B4"/>
    <w:rsid w:val="004341C0"/>
    <w:rsid w:val="004341EA"/>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E56"/>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D38"/>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3F60"/>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2E"/>
    <w:rsid w:val="004570FD"/>
    <w:rsid w:val="00457186"/>
    <w:rsid w:val="004571CD"/>
    <w:rsid w:val="00457570"/>
    <w:rsid w:val="00457585"/>
    <w:rsid w:val="004575CE"/>
    <w:rsid w:val="004577AF"/>
    <w:rsid w:val="0045791C"/>
    <w:rsid w:val="00457A1C"/>
    <w:rsid w:val="00457B01"/>
    <w:rsid w:val="00457B2C"/>
    <w:rsid w:val="00457C7F"/>
    <w:rsid w:val="00460586"/>
    <w:rsid w:val="0046072B"/>
    <w:rsid w:val="0046098E"/>
    <w:rsid w:val="00460AA7"/>
    <w:rsid w:val="00460B6F"/>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906"/>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03A"/>
    <w:rsid w:val="004711BE"/>
    <w:rsid w:val="00471292"/>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D23"/>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035"/>
    <w:rsid w:val="00485286"/>
    <w:rsid w:val="004856E7"/>
    <w:rsid w:val="00485B67"/>
    <w:rsid w:val="00485C56"/>
    <w:rsid w:val="004866E1"/>
    <w:rsid w:val="00486822"/>
    <w:rsid w:val="00486A93"/>
    <w:rsid w:val="00486BE8"/>
    <w:rsid w:val="00486F25"/>
    <w:rsid w:val="00486F5A"/>
    <w:rsid w:val="004871AD"/>
    <w:rsid w:val="0048729A"/>
    <w:rsid w:val="0048729C"/>
    <w:rsid w:val="0048749D"/>
    <w:rsid w:val="0048750B"/>
    <w:rsid w:val="00487615"/>
    <w:rsid w:val="00487954"/>
    <w:rsid w:val="00487BD3"/>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1DC"/>
    <w:rsid w:val="00497239"/>
    <w:rsid w:val="0049756A"/>
    <w:rsid w:val="004977F5"/>
    <w:rsid w:val="00497982"/>
    <w:rsid w:val="00497A62"/>
    <w:rsid w:val="00497B99"/>
    <w:rsid w:val="00497BA6"/>
    <w:rsid w:val="00497C34"/>
    <w:rsid w:val="00497DC0"/>
    <w:rsid w:val="004A01C1"/>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66"/>
    <w:rsid w:val="004A225E"/>
    <w:rsid w:val="004A2381"/>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60C"/>
    <w:rsid w:val="004A48C6"/>
    <w:rsid w:val="004A4B8A"/>
    <w:rsid w:val="004A5097"/>
    <w:rsid w:val="004A51B8"/>
    <w:rsid w:val="004A5201"/>
    <w:rsid w:val="004A52F6"/>
    <w:rsid w:val="004A53A4"/>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169"/>
    <w:rsid w:val="004B2351"/>
    <w:rsid w:val="004B2363"/>
    <w:rsid w:val="004B247F"/>
    <w:rsid w:val="004B2506"/>
    <w:rsid w:val="004B2719"/>
    <w:rsid w:val="004B2859"/>
    <w:rsid w:val="004B2C2D"/>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206"/>
    <w:rsid w:val="004B5775"/>
    <w:rsid w:val="004B5828"/>
    <w:rsid w:val="004B5BC5"/>
    <w:rsid w:val="004B5DF8"/>
    <w:rsid w:val="004B60A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8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CA4"/>
    <w:rsid w:val="004C4F30"/>
    <w:rsid w:val="004C4FA4"/>
    <w:rsid w:val="004C500E"/>
    <w:rsid w:val="004C53B8"/>
    <w:rsid w:val="004C55FE"/>
    <w:rsid w:val="004C56AB"/>
    <w:rsid w:val="004C57C1"/>
    <w:rsid w:val="004C5B4C"/>
    <w:rsid w:val="004C6005"/>
    <w:rsid w:val="004C6134"/>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547"/>
    <w:rsid w:val="004D1652"/>
    <w:rsid w:val="004D17ED"/>
    <w:rsid w:val="004D184C"/>
    <w:rsid w:val="004D18E1"/>
    <w:rsid w:val="004D1E7E"/>
    <w:rsid w:val="004D2198"/>
    <w:rsid w:val="004D22B9"/>
    <w:rsid w:val="004D2313"/>
    <w:rsid w:val="004D244F"/>
    <w:rsid w:val="004D24AB"/>
    <w:rsid w:val="004D2812"/>
    <w:rsid w:val="004D2937"/>
    <w:rsid w:val="004D2C93"/>
    <w:rsid w:val="004D2D04"/>
    <w:rsid w:val="004D2F4D"/>
    <w:rsid w:val="004D30C9"/>
    <w:rsid w:val="004D313A"/>
    <w:rsid w:val="004D3576"/>
    <w:rsid w:val="004D3580"/>
    <w:rsid w:val="004D376B"/>
    <w:rsid w:val="004D39F8"/>
    <w:rsid w:val="004D3B6F"/>
    <w:rsid w:val="004D3F97"/>
    <w:rsid w:val="004D40E0"/>
    <w:rsid w:val="004D40EB"/>
    <w:rsid w:val="004D4126"/>
    <w:rsid w:val="004D4176"/>
    <w:rsid w:val="004D447D"/>
    <w:rsid w:val="004D45F5"/>
    <w:rsid w:val="004D4768"/>
    <w:rsid w:val="004D4E11"/>
    <w:rsid w:val="004D4EEF"/>
    <w:rsid w:val="004D4FC4"/>
    <w:rsid w:val="004D51B2"/>
    <w:rsid w:val="004D5200"/>
    <w:rsid w:val="004D5270"/>
    <w:rsid w:val="004D52BC"/>
    <w:rsid w:val="004D5428"/>
    <w:rsid w:val="004D552D"/>
    <w:rsid w:val="004D5AE2"/>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348"/>
    <w:rsid w:val="004F18DA"/>
    <w:rsid w:val="004F1A17"/>
    <w:rsid w:val="004F1CE4"/>
    <w:rsid w:val="004F1FC3"/>
    <w:rsid w:val="004F2048"/>
    <w:rsid w:val="004F25B2"/>
    <w:rsid w:val="004F2A02"/>
    <w:rsid w:val="004F2C82"/>
    <w:rsid w:val="004F3088"/>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A63"/>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144"/>
    <w:rsid w:val="005111B4"/>
    <w:rsid w:val="005112B1"/>
    <w:rsid w:val="00511446"/>
    <w:rsid w:val="005114ED"/>
    <w:rsid w:val="00511ACA"/>
    <w:rsid w:val="00511D14"/>
    <w:rsid w:val="00511D78"/>
    <w:rsid w:val="005121F4"/>
    <w:rsid w:val="0051235E"/>
    <w:rsid w:val="0051241E"/>
    <w:rsid w:val="0051246A"/>
    <w:rsid w:val="005125DD"/>
    <w:rsid w:val="00512943"/>
    <w:rsid w:val="00512DEC"/>
    <w:rsid w:val="00512ED1"/>
    <w:rsid w:val="00512F54"/>
    <w:rsid w:val="0051343B"/>
    <w:rsid w:val="005135D3"/>
    <w:rsid w:val="005136D8"/>
    <w:rsid w:val="005138F3"/>
    <w:rsid w:val="0051393A"/>
    <w:rsid w:val="0051397C"/>
    <w:rsid w:val="005139C3"/>
    <w:rsid w:val="00513DA1"/>
    <w:rsid w:val="00513FA2"/>
    <w:rsid w:val="005142BF"/>
    <w:rsid w:val="00514609"/>
    <w:rsid w:val="00514664"/>
    <w:rsid w:val="005147DE"/>
    <w:rsid w:val="005149D5"/>
    <w:rsid w:val="00514B4A"/>
    <w:rsid w:val="00514C8D"/>
    <w:rsid w:val="00514CA2"/>
    <w:rsid w:val="005153FD"/>
    <w:rsid w:val="00515421"/>
    <w:rsid w:val="00515E59"/>
    <w:rsid w:val="005160AA"/>
    <w:rsid w:val="0051671D"/>
    <w:rsid w:val="00516808"/>
    <w:rsid w:val="00516A13"/>
    <w:rsid w:val="00516C90"/>
    <w:rsid w:val="00516E93"/>
    <w:rsid w:val="00517114"/>
    <w:rsid w:val="0051717A"/>
    <w:rsid w:val="005173D2"/>
    <w:rsid w:val="005174B5"/>
    <w:rsid w:val="00517606"/>
    <w:rsid w:val="005176BC"/>
    <w:rsid w:val="005177F0"/>
    <w:rsid w:val="00517A42"/>
    <w:rsid w:val="00517FC5"/>
    <w:rsid w:val="0052047F"/>
    <w:rsid w:val="005204B2"/>
    <w:rsid w:val="005204E2"/>
    <w:rsid w:val="0052072E"/>
    <w:rsid w:val="00520C35"/>
    <w:rsid w:val="00520D5B"/>
    <w:rsid w:val="0052112F"/>
    <w:rsid w:val="00521664"/>
    <w:rsid w:val="005216FC"/>
    <w:rsid w:val="00521D25"/>
    <w:rsid w:val="00521E6F"/>
    <w:rsid w:val="0052216A"/>
    <w:rsid w:val="00522870"/>
    <w:rsid w:val="0052287F"/>
    <w:rsid w:val="00522B1F"/>
    <w:rsid w:val="00522B4C"/>
    <w:rsid w:val="00522D9B"/>
    <w:rsid w:val="0052306A"/>
    <w:rsid w:val="005236DE"/>
    <w:rsid w:val="00523857"/>
    <w:rsid w:val="005239AB"/>
    <w:rsid w:val="00523A3A"/>
    <w:rsid w:val="00523A60"/>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B76"/>
    <w:rsid w:val="00527D4E"/>
    <w:rsid w:val="00530062"/>
    <w:rsid w:val="00530125"/>
    <w:rsid w:val="005301D7"/>
    <w:rsid w:val="0053028C"/>
    <w:rsid w:val="0053036E"/>
    <w:rsid w:val="005304D0"/>
    <w:rsid w:val="00530675"/>
    <w:rsid w:val="0053073A"/>
    <w:rsid w:val="00530789"/>
    <w:rsid w:val="00531843"/>
    <w:rsid w:val="00531A0B"/>
    <w:rsid w:val="00531AFE"/>
    <w:rsid w:val="00531C46"/>
    <w:rsid w:val="00531C59"/>
    <w:rsid w:val="00531D4A"/>
    <w:rsid w:val="00531ED8"/>
    <w:rsid w:val="0053215C"/>
    <w:rsid w:val="00532379"/>
    <w:rsid w:val="005323D0"/>
    <w:rsid w:val="0053299D"/>
    <w:rsid w:val="005329B1"/>
    <w:rsid w:val="00532AB0"/>
    <w:rsid w:val="00532B13"/>
    <w:rsid w:val="00532BD4"/>
    <w:rsid w:val="00532E12"/>
    <w:rsid w:val="00532F59"/>
    <w:rsid w:val="005330C0"/>
    <w:rsid w:val="005330DB"/>
    <w:rsid w:val="005332B2"/>
    <w:rsid w:val="005337F0"/>
    <w:rsid w:val="005338C2"/>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9F9"/>
    <w:rsid w:val="00540BA2"/>
    <w:rsid w:val="00540CEE"/>
    <w:rsid w:val="00540D9B"/>
    <w:rsid w:val="00541087"/>
    <w:rsid w:val="0054109E"/>
    <w:rsid w:val="005411A7"/>
    <w:rsid w:val="00541256"/>
    <w:rsid w:val="0054193F"/>
    <w:rsid w:val="00541991"/>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048"/>
    <w:rsid w:val="005443B0"/>
    <w:rsid w:val="005446D5"/>
    <w:rsid w:val="00544AF5"/>
    <w:rsid w:val="00544BB1"/>
    <w:rsid w:val="00544F30"/>
    <w:rsid w:val="00545322"/>
    <w:rsid w:val="0054532F"/>
    <w:rsid w:val="00545574"/>
    <w:rsid w:val="0054568B"/>
    <w:rsid w:val="00545B7F"/>
    <w:rsid w:val="00545BF0"/>
    <w:rsid w:val="00545C3F"/>
    <w:rsid w:val="00545D4A"/>
    <w:rsid w:val="005461FE"/>
    <w:rsid w:val="00546293"/>
    <w:rsid w:val="00546335"/>
    <w:rsid w:val="00546389"/>
    <w:rsid w:val="00546701"/>
    <w:rsid w:val="0054692A"/>
    <w:rsid w:val="005469CF"/>
    <w:rsid w:val="00546C64"/>
    <w:rsid w:val="00546D71"/>
    <w:rsid w:val="00546DE4"/>
    <w:rsid w:val="00546EF4"/>
    <w:rsid w:val="0054722C"/>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70"/>
    <w:rsid w:val="00553CD0"/>
    <w:rsid w:val="00553F2B"/>
    <w:rsid w:val="00553F6F"/>
    <w:rsid w:val="005540BA"/>
    <w:rsid w:val="0055462E"/>
    <w:rsid w:val="005546C7"/>
    <w:rsid w:val="00554D6D"/>
    <w:rsid w:val="005551A4"/>
    <w:rsid w:val="005554DB"/>
    <w:rsid w:val="0055685D"/>
    <w:rsid w:val="005568B8"/>
    <w:rsid w:val="005569E7"/>
    <w:rsid w:val="00556CB3"/>
    <w:rsid w:val="0055717D"/>
    <w:rsid w:val="00557261"/>
    <w:rsid w:val="0055728C"/>
    <w:rsid w:val="00557312"/>
    <w:rsid w:val="00557364"/>
    <w:rsid w:val="005573F7"/>
    <w:rsid w:val="005574CB"/>
    <w:rsid w:val="00557B13"/>
    <w:rsid w:val="00557BC1"/>
    <w:rsid w:val="00560030"/>
    <w:rsid w:val="005605A9"/>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C0"/>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CA9"/>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C"/>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DF1"/>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534"/>
    <w:rsid w:val="00576703"/>
    <w:rsid w:val="0057692C"/>
    <w:rsid w:val="00576A46"/>
    <w:rsid w:val="00576E9D"/>
    <w:rsid w:val="00576F1E"/>
    <w:rsid w:val="00577483"/>
    <w:rsid w:val="005774BE"/>
    <w:rsid w:val="00577593"/>
    <w:rsid w:val="00577608"/>
    <w:rsid w:val="005777D1"/>
    <w:rsid w:val="00577E82"/>
    <w:rsid w:val="0058009C"/>
    <w:rsid w:val="00580104"/>
    <w:rsid w:val="00580141"/>
    <w:rsid w:val="005802A2"/>
    <w:rsid w:val="00580407"/>
    <w:rsid w:val="00580B6A"/>
    <w:rsid w:val="00580CD5"/>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1B"/>
    <w:rsid w:val="00582EA4"/>
    <w:rsid w:val="00582F24"/>
    <w:rsid w:val="00583127"/>
    <w:rsid w:val="005831A8"/>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F63"/>
    <w:rsid w:val="0058663A"/>
    <w:rsid w:val="00586950"/>
    <w:rsid w:val="00586C8F"/>
    <w:rsid w:val="00586DD7"/>
    <w:rsid w:val="0058721B"/>
    <w:rsid w:val="00587527"/>
    <w:rsid w:val="005875D4"/>
    <w:rsid w:val="0058762B"/>
    <w:rsid w:val="00587782"/>
    <w:rsid w:val="005878EA"/>
    <w:rsid w:val="005879EE"/>
    <w:rsid w:val="00587B7E"/>
    <w:rsid w:val="00587DB8"/>
    <w:rsid w:val="00587DEE"/>
    <w:rsid w:val="00587E9A"/>
    <w:rsid w:val="00590590"/>
    <w:rsid w:val="0059080C"/>
    <w:rsid w:val="0059087F"/>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977"/>
    <w:rsid w:val="00592A51"/>
    <w:rsid w:val="00592C02"/>
    <w:rsid w:val="00592CAF"/>
    <w:rsid w:val="00592DF7"/>
    <w:rsid w:val="00592E95"/>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A2A"/>
    <w:rsid w:val="00596C03"/>
    <w:rsid w:val="00596C68"/>
    <w:rsid w:val="00596CCE"/>
    <w:rsid w:val="00596DBB"/>
    <w:rsid w:val="00596E29"/>
    <w:rsid w:val="00596F62"/>
    <w:rsid w:val="00597058"/>
    <w:rsid w:val="005971BC"/>
    <w:rsid w:val="005971F1"/>
    <w:rsid w:val="00597312"/>
    <w:rsid w:val="00597338"/>
    <w:rsid w:val="00597522"/>
    <w:rsid w:val="005978B6"/>
    <w:rsid w:val="005979A0"/>
    <w:rsid w:val="005979F8"/>
    <w:rsid w:val="00597C57"/>
    <w:rsid w:val="00597DE2"/>
    <w:rsid w:val="00597FF4"/>
    <w:rsid w:val="005A010D"/>
    <w:rsid w:val="005A015F"/>
    <w:rsid w:val="005A028F"/>
    <w:rsid w:val="005A0355"/>
    <w:rsid w:val="005A0459"/>
    <w:rsid w:val="005A047C"/>
    <w:rsid w:val="005A05DC"/>
    <w:rsid w:val="005A09A2"/>
    <w:rsid w:val="005A0BD2"/>
    <w:rsid w:val="005A0E5B"/>
    <w:rsid w:val="005A0FEC"/>
    <w:rsid w:val="005A1231"/>
    <w:rsid w:val="005A12BF"/>
    <w:rsid w:val="005A12DB"/>
    <w:rsid w:val="005A15F4"/>
    <w:rsid w:val="005A18F0"/>
    <w:rsid w:val="005A1DA3"/>
    <w:rsid w:val="005A1EED"/>
    <w:rsid w:val="005A234E"/>
    <w:rsid w:val="005A24D6"/>
    <w:rsid w:val="005A2B5C"/>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8B9"/>
    <w:rsid w:val="005A5AB6"/>
    <w:rsid w:val="005A5B67"/>
    <w:rsid w:val="005A5E9D"/>
    <w:rsid w:val="005A5EA2"/>
    <w:rsid w:val="005A5F28"/>
    <w:rsid w:val="005A610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41A"/>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A25"/>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DF6"/>
    <w:rsid w:val="005C3E25"/>
    <w:rsid w:val="005C3EB2"/>
    <w:rsid w:val="005C3F42"/>
    <w:rsid w:val="005C47B1"/>
    <w:rsid w:val="005C4B4E"/>
    <w:rsid w:val="005C4FE9"/>
    <w:rsid w:val="005C5227"/>
    <w:rsid w:val="005C5386"/>
    <w:rsid w:val="005C54A4"/>
    <w:rsid w:val="005C5642"/>
    <w:rsid w:val="005C5922"/>
    <w:rsid w:val="005C5F11"/>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338"/>
    <w:rsid w:val="005D0520"/>
    <w:rsid w:val="005D067F"/>
    <w:rsid w:val="005D0690"/>
    <w:rsid w:val="005D0792"/>
    <w:rsid w:val="005D08A0"/>
    <w:rsid w:val="005D0E90"/>
    <w:rsid w:val="005D1057"/>
    <w:rsid w:val="005D11DD"/>
    <w:rsid w:val="005D124D"/>
    <w:rsid w:val="005D12C1"/>
    <w:rsid w:val="005D1591"/>
    <w:rsid w:val="005D15D4"/>
    <w:rsid w:val="005D16C9"/>
    <w:rsid w:val="005D1737"/>
    <w:rsid w:val="005D1CD4"/>
    <w:rsid w:val="005D1CDD"/>
    <w:rsid w:val="005D224B"/>
    <w:rsid w:val="005D2802"/>
    <w:rsid w:val="005D2A7E"/>
    <w:rsid w:val="005D2F18"/>
    <w:rsid w:val="005D3032"/>
    <w:rsid w:val="005D318C"/>
    <w:rsid w:val="005D32E1"/>
    <w:rsid w:val="005D3440"/>
    <w:rsid w:val="005D349B"/>
    <w:rsid w:val="005D34C8"/>
    <w:rsid w:val="005D355C"/>
    <w:rsid w:val="005D37B5"/>
    <w:rsid w:val="005D38FB"/>
    <w:rsid w:val="005D3B07"/>
    <w:rsid w:val="005D3B1F"/>
    <w:rsid w:val="005D3B85"/>
    <w:rsid w:val="005D3D91"/>
    <w:rsid w:val="005D412E"/>
    <w:rsid w:val="005D455D"/>
    <w:rsid w:val="005D4866"/>
    <w:rsid w:val="005D4C65"/>
    <w:rsid w:val="005D4E05"/>
    <w:rsid w:val="005D547F"/>
    <w:rsid w:val="005D558F"/>
    <w:rsid w:val="005D5921"/>
    <w:rsid w:val="005D596F"/>
    <w:rsid w:val="005D59DD"/>
    <w:rsid w:val="005D5BB7"/>
    <w:rsid w:val="005D5FBF"/>
    <w:rsid w:val="005D629C"/>
    <w:rsid w:val="005D62E8"/>
    <w:rsid w:val="005D65D4"/>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448"/>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07"/>
    <w:rsid w:val="005E5850"/>
    <w:rsid w:val="005E59D7"/>
    <w:rsid w:val="005E5A4E"/>
    <w:rsid w:val="005E5A88"/>
    <w:rsid w:val="005E5F65"/>
    <w:rsid w:val="005E5FC8"/>
    <w:rsid w:val="005E68EF"/>
    <w:rsid w:val="005E69F1"/>
    <w:rsid w:val="005E6A52"/>
    <w:rsid w:val="005E6BBB"/>
    <w:rsid w:val="005E733A"/>
    <w:rsid w:val="005E738A"/>
    <w:rsid w:val="005E74D1"/>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5F7"/>
    <w:rsid w:val="005F1789"/>
    <w:rsid w:val="005F1E56"/>
    <w:rsid w:val="005F2154"/>
    <w:rsid w:val="005F23F4"/>
    <w:rsid w:val="005F2460"/>
    <w:rsid w:val="005F24B7"/>
    <w:rsid w:val="005F26C2"/>
    <w:rsid w:val="005F281D"/>
    <w:rsid w:val="005F2B27"/>
    <w:rsid w:val="005F30FD"/>
    <w:rsid w:val="005F3561"/>
    <w:rsid w:val="005F3983"/>
    <w:rsid w:val="005F3A11"/>
    <w:rsid w:val="005F3DC8"/>
    <w:rsid w:val="005F44D3"/>
    <w:rsid w:val="005F47A3"/>
    <w:rsid w:val="005F4B3D"/>
    <w:rsid w:val="005F4B66"/>
    <w:rsid w:val="005F4CEB"/>
    <w:rsid w:val="005F4D96"/>
    <w:rsid w:val="005F4FB4"/>
    <w:rsid w:val="005F5176"/>
    <w:rsid w:val="005F52D3"/>
    <w:rsid w:val="005F53BD"/>
    <w:rsid w:val="005F54E6"/>
    <w:rsid w:val="005F559A"/>
    <w:rsid w:val="005F572C"/>
    <w:rsid w:val="005F57A9"/>
    <w:rsid w:val="005F5953"/>
    <w:rsid w:val="005F597D"/>
    <w:rsid w:val="005F6084"/>
    <w:rsid w:val="005F61C6"/>
    <w:rsid w:val="005F64EF"/>
    <w:rsid w:val="005F66DE"/>
    <w:rsid w:val="005F6A60"/>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ECB"/>
    <w:rsid w:val="0060335E"/>
    <w:rsid w:val="006033F1"/>
    <w:rsid w:val="0060344D"/>
    <w:rsid w:val="0060360B"/>
    <w:rsid w:val="006036EC"/>
    <w:rsid w:val="006038CF"/>
    <w:rsid w:val="00603C69"/>
    <w:rsid w:val="00603E1F"/>
    <w:rsid w:val="006041BC"/>
    <w:rsid w:val="006049B0"/>
    <w:rsid w:val="00604BB1"/>
    <w:rsid w:val="00604BFF"/>
    <w:rsid w:val="006050F8"/>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539"/>
    <w:rsid w:val="00607827"/>
    <w:rsid w:val="006078FC"/>
    <w:rsid w:val="00607949"/>
    <w:rsid w:val="00607977"/>
    <w:rsid w:val="006079BF"/>
    <w:rsid w:val="00607CFA"/>
    <w:rsid w:val="0061006D"/>
    <w:rsid w:val="0061009D"/>
    <w:rsid w:val="006100A8"/>
    <w:rsid w:val="00610343"/>
    <w:rsid w:val="00610758"/>
    <w:rsid w:val="006109D5"/>
    <w:rsid w:val="00610AA2"/>
    <w:rsid w:val="00610AE8"/>
    <w:rsid w:val="00610C33"/>
    <w:rsid w:val="00610C60"/>
    <w:rsid w:val="00610CAA"/>
    <w:rsid w:val="0061133E"/>
    <w:rsid w:val="00611516"/>
    <w:rsid w:val="00611600"/>
    <w:rsid w:val="00611858"/>
    <w:rsid w:val="006118C4"/>
    <w:rsid w:val="00611C16"/>
    <w:rsid w:val="00611D24"/>
    <w:rsid w:val="00611D7A"/>
    <w:rsid w:val="00611DEE"/>
    <w:rsid w:val="00611E3F"/>
    <w:rsid w:val="00611E78"/>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8B0"/>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E3"/>
    <w:rsid w:val="00621857"/>
    <w:rsid w:val="006218AC"/>
    <w:rsid w:val="006218B3"/>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08E"/>
    <w:rsid w:val="006245DC"/>
    <w:rsid w:val="0062473A"/>
    <w:rsid w:val="00624A09"/>
    <w:rsid w:val="00624BD2"/>
    <w:rsid w:val="00624BE7"/>
    <w:rsid w:val="00624D29"/>
    <w:rsid w:val="0062517C"/>
    <w:rsid w:val="00625309"/>
    <w:rsid w:val="00625433"/>
    <w:rsid w:val="0062554B"/>
    <w:rsid w:val="00625777"/>
    <w:rsid w:val="00625841"/>
    <w:rsid w:val="006259DB"/>
    <w:rsid w:val="00625AA4"/>
    <w:rsid w:val="00625B59"/>
    <w:rsid w:val="00625DB9"/>
    <w:rsid w:val="006261AE"/>
    <w:rsid w:val="00626211"/>
    <w:rsid w:val="00626357"/>
    <w:rsid w:val="0062641E"/>
    <w:rsid w:val="006266CA"/>
    <w:rsid w:val="00626C4B"/>
    <w:rsid w:val="00627073"/>
    <w:rsid w:val="00627164"/>
    <w:rsid w:val="00627174"/>
    <w:rsid w:val="00627205"/>
    <w:rsid w:val="00627297"/>
    <w:rsid w:val="0062736A"/>
    <w:rsid w:val="006273B4"/>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48B"/>
    <w:rsid w:val="00632756"/>
    <w:rsid w:val="00632ACD"/>
    <w:rsid w:val="00632C3D"/>
    <w:rsid w:val="00633004"/>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16"/>
    <w:rsid w:val="0063778D"/>
    <w:rsid w:val="00637B41"/>
    <w:rsid w:val="00637F53"/>
    <w:rsid w:val="00637FF8"/>
    <w:rsid w:val="00640758"/>
    <w:rsid w:val="00640A65"/>
    <w:rsid w:val="00640F68"/>
    <w:rsid w:val="006413D8"/>
    <w:rsid w:val="0064196E"/>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0C60"/>
    <w:rsid w:val="00651153"/>
    <w:rsid w:val="0065156A"/>
    <w:rsid w:val="006516A8"/>
    <w:rsid w:val="00651B83"/>
    <w:rsid w:val="00651E77"/>
    <w:rsid w:val="00651F73"/>
    <w:rsid w:val="00652443"/>
    <w:rsid w:val="00652517"/>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C6"/>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57B2A"/>
    <w:rsid w:val="00660003"/>
    <w:rsid w:val="006601DD"/>
    <w:rsid w:val="00660534"/>
    <w:rsid w:val="006605DB"/>
    <w:rsid w:val="00660C24"/>
    <w:rsid w:val="00660C6B"/>
    <w:rsid w:val="00660CEC"/>
    <w:rsid w:val="00660D8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B72"/>
    <w:rsid w:val="00667C21"/>
    <w:rsid w:val="00667CBC"/>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6D7"/>
    <w:rsid w:val="0067179B"/>
    <w:rsid w:val="00671CC4"/>
    <w:rsid w:val="00671DC2"/>
    <w:rsid w:val="00671EE8"/>
    <w:rsid w:val="00672184"/>
    <w:rsid w:val="00672410"/>
    <w:rsid w:val="0067242D"/>
    <w:rsid w:val="00672640"/>
    <w:rsid w:val="006726B0"/>
    <w:rsid w:val="006727D4"/>
    <w:rsid w:val="00672BCA"/>
    <w:rsid w:val="00672C29"/>
    <w:rsid w:val="00672E43"/>
    <w:rsid w:val="00672F11"/>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28F"/>
    <w:rsid w:val="00676368"/>
    <w:rsid w:val="006764C1"/>
    <w:rsid w:val="006765CB"/>
    <w:rsid w:val="006765FF"/>
    <w:rsid w:val="006766C6"/>
    <w:rsid w:val="006767BA"/>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72"/>
    <w:rsid w:val="00681AB3"/>
    <w:rsid w:val="00681EE9"/>
    <w:rsid w:val="00682222"/>
    <w:rsid w:val="00682E14"/>
    <w:rsid w:val="00683E1D"/>
    <w:rsid w:val="00683EAF"/>
    <w:rsid w:val="00684165"/>
    <w:rsid w:val="0068422A"/>
    <w:rsid w:val="00684791"/>
    <w:rsid w:val="006847B8"/>
    <w:rsid w:val="00684E3A"/>
    <w:rsid w:val="006851C5"/>
    <w:rsid w:val="00685D75"/>
    <w:rsid w:val="006861BE"/>
    <w:rsid w:val="0068647B"/>
    <w:rsid w:val="00686778"/>
    <w:rsid w:val="006867E5"/>
    <w:rsid w:val="00686911"/>
    <w:rsid w:val="00686A56"/>
    <w:rsid w:val="00686B28"/>
    <w:rsid w:val="00687052"/>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0E"/>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57F"/>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B65"/>
    <w:rsid w:val="00696CC8"/>
    <w:rsid w:val="00696DA3"/>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5BB"/>
    <w:rsid w:val="006A164C"/>
    <w:rsid w:val="006A16AD"/>
    <w:rsid w:val="006A18B8"/>
    <w:rsid w:val="006A1BDA"/>
    <w:rsid w:val="006A1CD4"/>
    <w:rsid w:val="006A1D6E"/>
    <w:rsid w:val="006A1E4B"/>
    <w:rsid w:val="006A2170"/>
    <w:rsid w:val="006A22A4"/>
    <w:rsid w:val="006A26C1"/>
    <w:rsid w:val="006A2823"/>
    <w:rsid w:val="006A2970"/>
    <w:rsid w:val="006A2A44"/>
    <w:rsid w:val="006A2D2B"/>
    <w:rsid w:val="006A2ED7"/>
    <w:rsid w:val="006A3F91"/>
    <w:rsid w:val="006A42C2"/>
    <w:rsid w:val="006A4953"/>
    <w:rsid w:val="006A4BC4"/>
    <w:rsid w:val="006A5368"/>
    <w:rsid w:val="006A54A2"/>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589"/>
    <w:rsid w:val="006B164B"/>
    <w:rsid w:val="006B16E7"/>
    <w:rsid w:val="006B16F8"/>
    <w:rsid w:val="006B1884"/>
    <w:rsid w:val="006B1D02"/>
    <w:rsid w:val="006B2167"/>
    <w:rsid w:val="006B22E1"/>
    <w:rsid w:val="006B2419"/>
    <w:rsid w:val="006B2658"/>
    <w:rsid w:val="006B27E3"/>
    <w:rsid w:val="006B2B02"/>
    <w:rsid w:val="006B2B68"/>
    <w:rsid w:val="006B3196"/>
    <w:rsid w:val="006B323B"/>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2F7"/>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A18"/>
    <w:rsid w:val="006C2D87"/>
    <w:rsid w:val="006C2EDD"/>
    <w:rsid w:val="006C2FF2"/>
    <w:rsid w:val="006C3002"/>
    <w:rsid w:val="006C303D"/>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1C5"/>
    <w:rsid w:val="006C56A8"/>
    <w:rsid w:val="006C5AD9"/>
    <w:rsid w:val="006C5AF3"/>
    <w:rsid w:val="006C5D13"/>
    <w:rsid w:val="006C67A6"/>
    <w:rsid w:val="006C6875"/>
    <w:rsid w:val="006C6937"/>
    <w:rsid w:val="006C6BBF"/>
    <w:rsid w:val="006C6C54"/>
    <w:rsid w:val="006C6C9C"/>
    <w:rsid w:val="006C6E7E"/>
    <w:rsid w:val="006C6F2F"/>
    <w:rsid w:val="006C7231"/>
    <w:rsid w:val="006C7646"/>
    <w:rsid w:val="006C769C"/>
    <w:rsid w:val="006C7870"/>
    <w:rsid w:val="006C7ADC"/>
    <w:rsid w:val="006C7BEB"/>
    <w:rsid w:val="006C7C0E"/>
    <w:rsid w:val="006C7C6D"/>
    <w:rsid w:val="006C7D76"/>
    <w:rsid w:val="006C7E3E"/>
    <w:rsid w:val="006D0275"/>
    <w:rsid w:val="006D032D"/>
    <w:rsid w:val="006D059C"/>
    <w:rsid w:val="006D0858"/>
    <w:rsid w:val="006D095D"/>
    <w:rsid w:val="006D09F2"/>
    <w:rsid w:val="006D0D08"/>
    <w:rsid w:val="006D0D45"/>
    <w:rsid w:val="006D0E43"/>
    <w:rsid w:val="006D0EBE"/>
    <w:rsid w:val="006D101F"/>
    <w:rsid w:val="006D13A2"/>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4ED"/>
    <w:rsid w:val="006D56CF"/>
    <w:rsid w:val="006D5A3A"/>
    <w:rsid w:val="006D5AA5"/>
    <w:rsid w:val="006D6024"/>
    <w:rsid w:val="006D60CC"/>
    <w:rsid w:val="006D6349"/>
    <w:rsid w:val="006D6448"/>
    <w:rsid w:val="006D670B"/>
    <w:rsid w:val="006D6925"/>
    <w:rsid w:val="006D69B5"/>
    <w:rsid w:val="006D6AB5"/>
    <w:rsid w:val="006D6DD5"/>
    <w:rsid w:val="006D7034"/>
    <w:rsid w:val="006D70B2"/>
    <w:rsid w:val="006D7257"/>
    <w:rsid w:val="006D75B4"/>
    <w:rsid w:val="006D7643"/>
    <w:rsid w:val="006D7D0B"/>
    <w:rsid w:val="006D7DBD"/>
    <w:rsid w:val="006D7FBD"/>
    <w:rsid w:val="006E000F"/>
    <w:rsid w:val="006E00A8"/>
    <w:rsid w:val="006E0188"/>
    <w:rsid w:val="006E05B9"/>
    <w:rsid w:val="006E06FA"/>
    <w:rsid w:val="006E0C8B"/>
    <w:rsid w:val="006E0DD8"/>
    <w:rsid w:val="006E0E0A"/>
    <w:rsid w:val="006E0F0D"/>
    <w:rsid w:val="006E13D0"/>
    <w:rsid w:val="006E148B"/>
    <w:rsid w:val="006E1854"/>
    <w:rsid w:val="006E1859"/>
    <w:rsid w:val="006E192F"/>
    <w:rsid w:val="006E199E"/>
    <w:rsid w:val="006E19A2"/>
    <w:rsid w:val="006E1A32"/>
    <w:rsid w:val="006E1E37"/>
    <w:rsid w:val="006E1EEC"/>
    <w:rsid w:val="006E208E"/>
    <w:rsid w:val="006E21E4"/>
    <w:rsid w:val="006E225C"/>
    <w:rsid w:val="006E22DD"/>
    <w:rsid w:val="006E263D"/>
    <w:rsid w:val="006E26A2"/>
    <w:rsid w:val="006E2805"/>
    <w:rsid w:val="006E2BBF"/>
    <w:rsid w:val="006E2BD3"/>
    <w:rsid w:val="006E2DC8"/>
    <w:rsid w:val="006E2E43"/>
    <w:rsid w:val="006E2EEF"/>
    <w:rsid w:val="006E2FF8"/>
    <w:rsid w:val="006E32F8"/>
    <w:rsid w:val="006E3306"/>
    <w:rsid w:val="006E3350"/>
    <w:rsid w:val="006E3BDA"/>
    <w:rsid w:val="006E3C14"/>
    <w:rsid w:val="006E3C4B"/>
    <w:rsid w:val="006E3FF0"/>
    <w:rsid w:val="006E4248"/>
    <w:rsid w:val="006E453C"/>
    <w:rsid w:val="006E46ED"/>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459"/>
    <w:rsid w:val="006E74E7"/>
    <w:rsid w:val="006E7776"/>
    <w:rsid w:val="006E7C3D"/>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22"/>
    <w:rsid w:val="006F46A3"/>
    <w:rsid w:val="006F4799"/>
    <w:rsid w:val="006F4FB6"/>
    <w:rsid w:val="006F514A"/>
    <w:rsid w:val="006F51E2"/>
    <w:rsid w:val="006F5552"/>
    <w:rsid w:val="006F577F"/>
    <w:rsid w:val="006F57AE"/>
    <w:rsid w:val="006F58B4"/>
    <w:rsid w:val="006F5A46"/>
    <w:rsid w:val="006F5A67"/>
    <w:rsid w:val="006F5BCD"/>
    <w:rsid w:val="006F5CE5"/>
    <w:rsid w:val="006F6061"/>
    <w:rsid w:val="006F62C6"/>
    <w:rsid w:val="006F67F4"/>
    <w:rsid w:val="006F6ABE"/>
    <w:rsid w:val="006F6B80"/>
    <w:rsid w:val="006F6EDB"/>
    <w:rsid w:val="006F72EF"/>
    <w:rsid w:val="006F736D"/>
    <w:rsid w:val="006F744B"/>
    <w:rsid w:val="006F7750"/>
    <w:rsid w:val="007000D1"/>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9D"/>
    <w:rsid w:val="00705BFB"/>
    <w:rsid w:val="00705CB7"/>
    <w:rsid w:val="00705D02"/>
    <w:rsid w:val="00705E78"/>
    <w:rsid w:val="007060C9"/>
    <w:rsid w:val="0070612A"/>
    <w:rsid w:val="007061E1"/>
    <w:rsid w:val="007065A0"/>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24F"/>
    <w:rsid w:val="0071241E"/>
    <w:rsid w:val="007124CF"/>
    <w:rsid w:val="00712981"/>
    <w:rsid w:val="00712BAA"/>
    <w:rsid w:val="00712DD9"/>
    <w:rsid w:val="00712E72"/>
    <w:rsid w:val="00712F5A"/>
    <w:rsid w:val="00713071"/>
    <w:rsid w:val="00713488"/>
    <w:rsid w:val="0071384E"/>
    <w:rsid w:val="00713C30"/>
    <w:rsid w:val="00714271"/>
    <w:rsid w:val="0071427D"/>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7E1"/>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7DC"/>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62F0"/>
    <w:rsid w:val="0072648E"/>
    <w:rsid w:val="007266AC"/>
    <w:rsid w:val="00726BA0"/>
    <w:rsid w:val="00726BAC"/>
    <w:rsid w:val="00726D6F"/>
    <w:rsid w:val="0072710C"/>
    <w:rsid w:val="0072746B"/>
    <w:rsid w:val="0072755B"/>
    <w:rsid w:val="0072783B"/>
    <w:rsid w:val="00727A53"/>
    <w:rsid w:val="00727D66"/>
    <w:rsid w:val="00727F05"/>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9E2"/>
    <w:rsid w:val="00736B25"/>
    <w:rsid w:val="00736BD3"/>
    <w:rsid w:val="00736BDA"/>
    <w:rsid w:val="00736D13"/>
    <w:rsid w:val="00736D59"/>
    <w:rsid w:val="00736F84"/>
    <w:rsid w:val="00737414"/>
    <w:rsid w:val="00737456"/>
    <w:rsid w:val="007375D6"/>
    <w:rsid w:val="00737608"/>
    <w:rsid w:val="007378BA"/>
    <w:rsid w:val="00737E92"/>
    <w:rsid w:val="00737FFD"/>
    <w:rsid w:val="00740030"/>
    <w:rsid w:val="007404F9"/>
    <w:rsid w:val="00740977"/>
    <w:rsid w:val="00740C7A"/>
    <w:rsid w:val="00740F1C"/>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19E"/>
    <w:rsid w:val="00744E1D"/>
    <w:rsid w:val="00744E3E"/>
    <w:rsid w:val="00744F65"/>
    <w:rsid w:val="00745059"/>
    <w:rsid w:val="0074507E"/>
    <w:rsid w:val="00745414"/>
    <w:rsid w:val="00745806"/>
    <w:rsid w:val="007459CA"/>
    <w:rsid w:val="00745A18"/>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16"/>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7C"/>
    <w:rsid w:val="007538D1"/>
    <w:rsid w:val="00753998"/>
    <w:rsid w:val="00753E72"/>
    <w:rsid w:val="00753EE6"/>
    <w:rsid w:val="00753F0B"/>
    <w:rsid w:val="00753FE7"/>
    <w:rsid w:val="00754146"/>
    <w:rsid w:val="0075473B"/>
    <w:rsid w:val="007548A5"/>
    <w:rsid w:val="00754B11"/>
    <w:rsid w:val="00754BAD"/>
    <w:rsid w:val="00754D59"/>
    <w:rsid w:val="00754E93"/>
    <w:rsid w:val="00754E9E"/>
    <w:rsid w:val="00755482"/>
    <w:rsid w:val="007554F0"/>
    <w:rsid w:val="0075572B"/>
    <w:rsid w:val="00755AF6"/>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BF1"/>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B6C"/>
    <w:rsid w:val="00767B91"/>
    <w:rsid w:val="00767CA7"/>
    <w:rsid w:val="007700E9"/>
    <w:rsid w:val="00770170"/>
    <w:rsid w:val="0077048B"/>
    <w:rsid w:val="007704E7"/>
    <w:rsid w:val="007707FE"/>
    <w:rsid w:val="007708AB"/>
    <w:rsid w:val="00770910"/>
    <w:rsid w:val="007709BC"/>
    <w:rsid w:val="007709EB"/>
    <w:rsid w:val="00770A47"/>
    <w:rsid w:val="00770D40"/>
    <w:rsid w:val="00770D76"/>
    <w:rsid w:val="00770DFF"/>
    <w:rsid w:val="0077104E"/>
    <w:rsid w:val="007710F4"/>
    <w:rsid w:val="007712C2"/>
    <w:rsid w:val="00771319"/>
    <w:rsid w:val="007713A4"/>
    <w:rsid w:val="0077145D"/>
    <w:rsid w:val="007715FC"/>
    <w:rsid w:val="007718DF"/>
    <w:rsid w:val="00772200"/>
    <w:rsid w:val="007725ED"/>
    <w:rsid w:val="00772C52"/>
    <w:rsid w:val="00772D9D"/>
    <w:rsid w:val="00772DB3"/>
    <w:rsid w:val="00772DF0"/>
    <w:rsid w:val="00773630"/>
    <w:rsid w:val="007737EB"/>
    <w:rsid w:val="0077392A"/>
    <w:rsid w:val="00773C6B"/>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33"/>
    <w:rsid w:val="00780DAE"/>
    <w:rsid w:val="00781331"/>
    <w:rsid w:val="00781773"/>
    <w:rsid w:val="00781950"/>
    <w:rsid w:val="00781A0C"/>
    <w:rsid w:val="00781D9B"/>
    <w:rsid w:val="00781EAE"/>
    <w:rsid w:val="00781EF5"/>
    <w:rsid w:val="00781FB7"/>
    <w:rsid w:val="00782504"/>
    <w:rsid w:val="007825CC"/>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AA2"/>
    <w:rsid w:val="00794E7F"/>
    <w:rsid w:val="00795366"/>
    <w:rsid w:val="0079571C"/>
    <w:rsid w:val="00795878"/>
    <w:rsid w:val="00795A39"/>
    <w:rsid w:val="00795D4E"/>
    <w:rsid w:val="00795E38"/>
    <w:rsid w:val="00795FC8"/>
    <w:rsid w:val="0079617F"/>
    <w:rsid w:val="007962E5"/>
    <w:rsid w:val="00796522"/>
    <w:rsid w:val="0079663A"/>
    <w:rsid w:val="00796ABA"/>
    <w:rsid w:val="00796B7D"/>
    <w:rsid w:val="00796CE4"/>
    <w:rsid w:val="00796DBD"/>
    <w:rsid w:val="00797326"/>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D38"/>
    <w:rsid w:val="007A3F0D"/>
    <w:rsid w:val="007A45D9"/>
    <w:rsid w:val="007A4B73"/>
    <w:rsid w:val="007A4B79"/>
    <w:rsid w:val="007A5584"/>
    <w:rsid w:val="007A561C"/>
    <w:rsid w:val="007A5662"/>
    <w:rsid w:val="007A56B2"/>
    <w:rsid w:val="007A571C"/>
    <w:rsid w:val="007A5733"/>
    <w:rsid w:val="007A583E"/>
    <w:rsid w:val="007A591F"/>
    <w:rsid w:val="007A595D"/>
    <w:rsid w:val="007A5A69"/>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D7"/>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C65"/>
    <w:rsid w:val="007B3D7F"/>
    <w:rsid w:val="007B413A"/>
    <w:rsid w:val="007B4220"/>
    <w:rsid w:val="007B46E8"/>
    <w:rsid w:val="007B4702"/>
    <w:rsid w:val="007B479C"/>
    <w:rsid w:val="007B4D2E"/>
    <w:rsid w:val="007B4F98"/>
    <w:rsid w:val="007B512A"/>
    <w:rsid w:val="007B550D"/>
    <w:rsid w:val="007B57D0"/>
    <w:rsid w:val="007B5AAD"/>
    <w:rsid w:val="007B5CFE"/>
    <w:rsid w:val="007B5D35"/>
    <w:rsid w:val="007B5DAC"/>
    <w:rsid w:val="007B5E0C"/>
    <w:rsid w:val="007B5E97"/>
    <w:rsid w:val="007B5EFA"/>
    <w:rsid w:val="007B60E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1D"/>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BB8"/>
    <w:rsid w:val="007C3D26"/>
    <w:rsid w:val="007C3DBD"/>
    <w:rsid w:val="007C3F49"/>
    <w:rsid w:val="007C417A"/>
    <w:rsid w:val="007C4410"/>
    <w:rsid w:val="007C456C"/>
    <w:rsid w:val="007C4F48"/>
    <w:rsid w:val="007C4FC4"/>
    <w:rsid w:val="007C50BC"/>
    <w:rsid w:val="007C57DF"/>
    <w:rsid w:val="007C5CAB"/>
    <w:rsid w:val="007C5CB6"/>
    <w:rsid w:val="007C5EC8"/>
    <w:rsid w:val="007C60AC"/>
    <w:rsid w:val="007C6664"/>
    <w:rsid w:val="007C68A7"/>
    <w:rsid w:val="007C6A1D"/>
    <w:rsid w:val="007C70B1"/>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456"/>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854"/>
    <w:rsid w:val="007D4BD1"/>
    <w:rsid w:val="007D4DC5"/>
    <w:rsid w:val="007D5048"/>
    <w:rsid w:val="007D57A7"/>
    <w:rsid w:val="007D58C0"/>
    <w:rsid w:val="007D5933"/>
    <w:rsid w:val="007D5BB7"/>
    <w:rsid w:val="007D5EF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4DC"/>
    <w:rsid w:val="007E65E7"/>
    <w:rsid w:val="007E66A9"/>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CFB"/>
    <w:rsid w:val="007F0D9F"/>
    <w:rsid w:val="007F0DA6"/>
    <w:rsid w:val="007F0E83"/>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9FB"/>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3DD"/>
    <w:rsid w:val="007F6648"/>
    <w:rsid w:val="007F670E"/>
    <w:rsid w:val="007F671F"/>
    <w:rsid w:val="007F740D"/>
    <w:rsid w:val="007F741C"/>
    <w:rsid w:val="007F749D"/>
    <w:rsid w:val="007F75EE"/>
    <w:rsid w:val="007F7887"/>
    <w:rsid w:val="007F7C1D"/>
    <w:rsid w:val="007F7CA0"/>
    <w:rsid w:val="007F7D05"/>
    <w:rsid w:val="007F7D29"/>
    <w:rsid w:val="007F7E12"/>
    <w:rsid w:val="008000BC"/>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866"/>
    <w:rsid w:val="00802D50"/>
    <w:rsid w:val="00802ED6"/>
    <w:rsid w:val="00802FA1"/>
    <w:rsid w:val="008030A2"/>
    <w:rsid w:val="008030DC"/>
    <w:rsid w:val="00803242"/>
    <w:rsid w:val="008032DF"/>
    <w:rsid w:val="00803314"/>
    <w:rsid w:val="0080339A"/>
    <w:rsid w:val="00803671"/>
    <w:rsid w:val="008036A0"/>
    <w:rsid w:val="008036F1"/>
    <w:rsid w:val="00803705"/>
    <w:rsid w:val="00803729"/>
    <w:rsid w:val="0080380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BD"/>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AC5"/>
    <w:rsid w:val="00817D9F"/>
    <w:rsid w:val="00817DE7"/>
    <w:rsid w:val="00817E30"/>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499"/>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96D"/>
    <w:rsid w:val="008249B7"/>
    <w:rsid w:val="00824B74"/>
    <w:rsid w:val="00824BFE"/>
    <w:rsid w:val="00825223"/>
    <w:rsid w:val="0082540D"/>
    <w:rsid w:val="00825CB5"/>
    <w:rsid w:val="00825E34"/>
    <w:rsid w:val="0082603F"/>
    <w:rsid w:val="00826208"/>
    <w:rsid w:val="00826A01"/>
    <w:rsid w:val="00826A80"/>
    <w:rsid w:val="008270B6"/>
    <w:rsid w:val="00827613"/>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19E1"/>
    <w:rsid w:val="00832017"/>
    <w:rsid w:val="00832531"/>
    <w:rsid w:val="00832583"/>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3FED"/>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0BE"/>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03"/>
    <w:rsid w:val="00841F9D"/>
    <w:rsid w:val="00841FAB"/>
    <w:rsid w:val="0084263A"/>
    <w:rsid w:val="0084277E"/>
    <w:rsid w:val="00842AE3"/>
    <w:rsid w:val="00842EEF"/>
    <w:rsid w:val="00842F49"/>
    <w:rsid w:val="00843455"/>
    <w:rsid w:val="008434E0"/>
    <w:rsid w:val="00843813"/>
    <w:rsid w:val="0084394C"/>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72A"/>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C21"/>
    <w:rsid w:val="00853D7E"/>
    <w:rsid w:val="00853E39"/>
    <w:rsid w:val="00854031"/>
    <w:rsid w:val="00854213"/>
    <w:rsid w:val="008543A1"/>
    <w:rsid w:val="00854A4B"/>
    <w:rsid w:val="00854BEB"/>
    <w:rsid w:val="00854E1D"/>
    <w:rsid w:val="00854E86"/>
    <w:rsid w:val="00854FFA"/>
    <w:rsid w:val="0085526D"/>
    <w:rsid w:val="00855486"/>
    <w:rsid w:val="008554C6"/>
    <w:rsid w:val="008556F5"/>
    <w:rsid w:val="008557BA"/>
    <w:rsid w:val="00855884"/>
    <w:rsid w:val="00855D8B"/>
    <w:rsid w:val="00855E3A"/>
    <w:rsid w:val="00855EF2"/>
    <w:rsid w:val="00855F18"/>
    <w:rsid w:val="00855FF4"/>
    <w:rsid w:val="0085640F"/>
    <w:rsid w:val="00856469"/>
    <w:rsid w:val="00856627"/>
    <w:rsid w:val="0085689C"/>
    <w:rsid w:val="00856919"/>
    <w:rsid w:val="00856DBF"/>
    <w:rsid w:val="00857065"/>
    <w:rsid w:val="008570CF"/>
    <w:rsid w:val="00857175"/>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0B"/>
    <w:rsid w:val="008620EE"/>
    <w:rsid w:val="0086269E"/>
    <w:rsid w:val="008629DE"/>
    <w:rsid w:val="00862A67"/>
    <w:rsid w:val="00862C20"/>
    <w:rsid w:val="00862D0A"/>
    <w:rsid w:val="00863079"/>
    <w:rsid w:val="0086351A"/>
    <w:rsid w:val="00863839"/>
    <w:rsid w:val="00863930"/>
    <w:rsid w:val="00863A36"/>
    <w:rsid w:val="00863BA1"/>
    <w:rsid w:val="00863F88"/>
    <w:rsid w:val="00864360"/>
    <w:rsid w:val="00864608"/>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CE"/>
    <w:rsid w:val="008765D0"/>
    <w:rsid w:val="008767AE"/>
    <w:rsid w:val="008768FF"/>
    <w:rsid w:val="00876A15"/>
    <w:rsid w:val="00876B35"/>
    <w:rsid w:val="00876D5E"/>
    <w:rsid w:val="00876E07"/>
    <w:rsid w:val="008773D9"/>
    <w:rsid w:val="008776D0"/>
    <w:rsid w:val="00877BA7"/>
    <w:rsid w:val="00877BEB"/>
    <w:rsid w:val="00877DA5"/>
    <w:rsid w:val="00877EE3"/>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532"/>
    <w:rsid w:val="0088179C"/>
    <w:rsid w:val="0088199E"/>
    <w:rsid w:val="00881B47"/>
    <w:rsid w:val="00881BC8"/>
    <w:rsid w:val="00881BCF"/>
    <w:rsid w:val="00881CE9"/>
    <w:rsid w:val="00882015"/>
    <w:rsid w:val="008827F1"/>
    <w:rsid w:val="00882A29"/>
    <w:rsid w:val="00882A81"/>
    <w:rsid w:val="00882BB8"/>
    <w:rsid w:val="00882CBB"/>
    <w:rsid w:val="00882F8F"/>
    <w:rsid w:val="00882FE9"/>
    <w:rsid w:val="008832EA"/>
    <w:rsid w:val="008838A3"/>
    <w:rsid w:val="00883B3E"/>
    <w:rsid w:val="00883DA2"/>
    <w:rsid w:val="00883E0B"/>
    <w:rsid w:val="00883F2E"/>
    <w:rsid w:val="00884149"/>
    <w:rsid w:val="0088423C"/>
    <w:rsid w:val="00884E52"/>
    <w:rsid w:val="0088525A"/>
    <w:rsid w:val="00885448"/>
    <w:rsid w:val="008856C0"/>
    <w:rsid w:val="00885747"/>
    <w:rsid w:val="008858F7"/>
    <w:rsid w:val="00885B95"/>
    <w:rsid w:val="00885E8C"/>
    <w:rsid w:val="008860B9"/>
    <w:rsid w:val="008866BF"/>
    <w:rsid w:val="008866CE"/>
    <w:rsid w:val="00886847"/>
    <w:rsid w:val="008868A5"/>
    <w:rsid w:val="008868EE"/>
    <w:rsid w:val="00886B3F"/>
    <w:rsid w:val="00886E2D"/>
    <w:rsid w:val="00886FC3"/>
    <w:rsid w:val="008870DB"/>
    <w:rsid w:val="00887199"/>
    <w:rsid w:val="00887505"/>
    <w:rsid w:val="00887531"/>
    <w:rsid w:val="0088761D"/>
    <w:rsid w:val="00887734"/>
    <w:rsid w:val="00887A07"/>
    <w:rsid w:val="00887CCD"/>
    <w:rsid w:val="00887EB4"/>
    <w:rsid w:val="00887EE7"/>
    <w:rsid w:val="00887F6F"/>
    <w:rsid w:val="00887FF7"/>
    <w:rsid w:val="0089028E"/>
    <w:rsid w:val="00890AD7"/>
    <w:rsid w:val="00890B76"/>
    <w:rsid w:val="00890C7C"/>
    <w:rsid w:val="00890CDA"/>
    <w:rsid w:val="00890D1F"/>
    <w:rsid w:val="00890E98"/>
    <w:rsid w:val="00891427"/>
    <w:rsid w:val="0089186D"/>
    <w:rsid w:val="00891C13"/>
    <w:rsid w:val="00891CCA"/>
    <w:rsid w:val="0089206E"/>
    <w:rsid w:val="00892172"/>
    <w:rsid w:val="008921DD"/>
    <w:rsid w:val="0089222B"/>
    <w:rsid w:val="00892294"/>
    <w:rsid w:val="00892396"/>
    <w:rsid w:val="008924F8"/>
    <w:rsid w:val="00892701"/>
    <w:rsid w:val="00892D1E"/>
    <w:rsid w:val="00892EC8"/>
    <w:rsid w:val="00893426"/>
    <w:rsid w:val="008934B6"/>
    <w:rsid w:val="008935E8"/>
    <w:rsid w:val="00893741"/>
    <w:rsid w:val="008938F7"/>
    <w:rsid w:val="00893980"/>
    <w:rsid w:val="0089398D"/>
    <w:rsid w:val="00893BDC"/>
    <w:rsid w:val="00893D5A"/>
    <w:rsid w:val="00893E4F"/>
    <w:rsid w:val="00893EDD"/>
    <w:rsid w:val="008943B8"/>
    <w:rsid w:val="008945EF"/>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6A"/>
    <w:rsid w:val="008A0DA1"/>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901"/>
    <w:rsid w:val="008A4A80"/>
    <w:rsid w:val="008A4AB9"/>
    <w:rsid w:val="008A4C27"/>
    <w:rsid w:val="008A4E7F"/>
    <w:rsid w:val="008A52C3"/>
    <w:rsid w:val="008A584E"/>
    <w:rsid w:val="008A5B76"/>
    <w:rsid w:val="008A5CF3"/>
    <w:rsid w:val="008A6246"/>
    <w:rsid w:val="008A644A"/>
    <w:rsid w:val="008A6500"/>
    <w:rsid w:val="008A6507"/>
    <w:rsid w:val="008A6656"/>
    <w:rsid w:val="008A66E6"/>
    <w:rsid w:val="008A6B58"/>
    <w:rsid w:val="008A6BA7"/>
    <w:rsid w:val="008A6CCE"/>
    <w:rsid w:val="008A6D0F"/>
    <w:rsid w:val="008A6F17"/>
    <w:rsid w:val="008A7256"/>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9B"/>
    <w:rsid w:val="008B0EBE"/>
    <w:rsid w:val="008B0F86"/>
    <w:rsid w:val="008B11A4"/>
    <w:rsid w:val="008B1400"/>
    <w:rsid w:val="008B1A14"/>
    <w:rsid w:val="008B1A4D"/>
    <w:rsid w:val="008B1A4E"/>
    <w:rsid w:val="008B1B64"/>
    <w:rsid w:val="008B1BB1"/>
    <w:rsid w:val="008B1E6B"/>
    <w:rsid w:val="008B1EBC"/>
    <w:rsid w:val="008B1FFC"/>
    <w:rsid w:val="008B2417"/>
    <w:rsid w:val="008B2872"/>
    <w:rsid w:val="008B2AD9"/>
    <w:rsid w:val="008B2BF4"/>
    <w:rsid w:val="008B31A9"/>
    <w:rsid w:val="008B3612"/>
    <w:rsid w:val="008B375A"/>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73F"/>
    <w:rsid w:val="008B7C10"/>
    <w:rsid w:val="008B7EC7"/>
    <w:rsid w:val="008C04D3"/>
    <w:rsid w:val="008C05BC"/>
    <w:rsid w:val="008C0700"/>
    <w:rsid w:val="008C07E1"/>
    <w:rsid w:val="008C0BCF"/>
    <w:rsid w:val="008C0CFF"/>
    <w:rsid w:val="008C116E"/>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8A9"/>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D22"/>
    <w:rsid w:val="008D4FE2"/>
    <w:rsid w:val="008D50D6"/>
    <w:rsid w:val="008D511A"/>
    <w:rsid w:val="008D547A"/>
    <w:rsid w:val="008D54BC"/>
    <w:rsid w:val="008D5892"/>
    <w:rsid w:val="008D5ABE"/>
    <w:rsid w:val="008D5B2A"/>
    <w:rsid w:val="008D5D31"/>
    <w:rsid w:val="008D623F"/>
    <w:rsid w:val="008D62F9"/>
    <w:rsid w:val="008D6523"/>
    <w:rsid w:val="008D65B1"/>
    <w:rsid w:val="008D6AEB"/>
    <w:rsid w:val="008D6C33"/>
    <w:rsid w:val="008D6CE6"/>
    <w:rsid w:val="008D726F"/>
    <w:rsid w:val="008D7334"/>
    <w:rsid w:val="008D73E8"/>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A1"/>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3D8"/>
    <w:rsid w:val="008E442E"/>
    <w:rsid w:val="008E48DB"/>
    <w:rsid w:val="008E4F5B"/>
    <w:rsid w:val="008E4FB8"/>
    <w:rsid w:val="008E5037"/>
    <w:rsid w:val="008E511D"/>
    <w:rsid w:val="008E524E"/>
    <w:rsid w:val="008E573E"/>
    <w:rsid w:val="008E59EC"/>
    <w:rsid w:val="008E5B5F"/>
    <w:rsid w:val="008E6602"/>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75F"/>
    <w:rsid w:val="008F2B18"/>
    <w:rsid w:val="008F3102"/>
    <w:rsid w:val="008F3327"/>
    <w:rsid w:val="008F344B"/>
    <w:rsid w:val="008F36FC"/>
    <w:rsid w:val="008F3BBC"/>
    <w:rsid w:val="008F3CCE"/>
    <w:rsid w:val="008F3D1C"/>
    <w:rsid w:val="008F3F85"/>
    <w:rsid w:val="008F4195"/>
    <w:rsid w:val="008F438B"/>
    <w:rsid w:val="008F4441"/>
    <w:rsid w:val="008F445C"/>
    <w:rsid w:val="008F4460"/>
    <w:rsid w:val="008F4490"/>
    <w:rsid w:val="008F4B92"/>
    <w:rsid w:val="008F4CCD"/>
    <w:rsid w:val="008F4EFB"/>
    <w:rsid w:val="008F4FFB"/>
    <w:rsid w:val="008F508C"/>
    <w:rsid w:val="008F5153"/>
    <w:rsid w:val="008F549E"/>
    <w:rsid w:val="008F584F"/>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3FE"/>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3D9"/>
    <w:rsid w:val="00906731"/>
    <w:rsid w:val="00906978"/>
    <w:rsid w:val="00906B6E"/>
    <w:rsid w:val="00906D0D"/>
    <w:rsid w:val="00906DC6"/>
    <w:rsid w:val="00906E2E"/>
    <w:rsid w:val="00906FD2"/>
    <w:rsid w:val="009070F5"/>
    <w:rsid w:val="0090710A"/>
    <w:rsid w:val="009074F2"/>
    <w:rsid w:val="009074FD"/>
    <w:rsid w:val="00907C5C"/>
    <w:rsid w:val="00907CE7"/>
    <w:rsid w:val="00907EC0"/>
    <w:rsid w:val="0091000A"/>
    <w:rsid w:val="00910CC6"/>
    <w:rsid w:val="00910E3D"/>
    <w:rsid w:val="00910ED0"/>
    <w:rsid w:val="00910EEA"/>
    <w:rsid w:val="00910F81"/>
    <w:rsid w:val="009110B3"/>
    <w:rsid w:val="009112A0"/>
    <w:rsid w:val="009112B4"/>
    <w:rsid w:val="00911543"/>
    <w:rsid w:val="00911609"/>
    <w:rsid w:val="00911E01"/>
    <w:rsid w:val="00911E18"/>
    <w:rsid w:val="00912111"/>
    <w:rsid w:val="00912261"/>
    <w:rsid w:val="009123E5"/>
    <w:rsid w:val="00912ACE"/>
    <w:rsid w:val="00912B28"/>
    <w:rsid w:val="00912ED9"/>
    <w:rsid w:val="00912F3A"/>
    <w:rsid w:val="00912F52"/>
    <w:rsid w:val="0091301A"/>
    <w:rsid w:val="00913324"/>
    <w:rsid w:val="0091338A"/>
    <w:rsid w:val="009134D4"/>
    <w:rsid w:val="00913631"/>
    <w:rsid w:val="00913BA9"/>
    <w:rsid w:val="00913C23"/>
    <w:rsid w:val="00913C30"/>
    <w:rsid w:val="0091404F"/>
    <w:rsid w:val="009140ED"/>
    <w:rsid w:val="009143B8"/>
    <w:rsid w:val="009145CD"/>
    <w:rsid w:val="00914812"/>
    <w:rsid w:val="009149D9"/>
    <w:rsid w:val="00914B4F"/>
    <w:rsid w:val="009150E2"/>
    <w:rsid w:val="00915129"/>
    <w:rsid w:val="00915139"/>
    <w:rsid w:val="0091514C"/>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64A"/>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3A2"/>
    <w:rsid w:val="00924489"/>
    <w:rsid w:val="009246A4"/>
    <w:rsid w:val="00924AF0"/>
    <w:rsid w:val="00924E3D"/>
    <w:rsid w:val="00924ED4"/>
    <w:rsid w:val="00925446"/>
    <w:rsid w:val="009255E2"/>
    <w:rsid w:val="0092567E"/>
    <w:rsid w:val="009256F1"/>
    <w:rsid w:val="00925905"/>
    <w:rsid w:val="00925D2B"/>
    <w:rsid w:val="00925EA0"/>
    <w:rsid w:val="00925F65"/>
    <w:rsid w:val="00926355"/>
    <w:rsid w:val="0092651E"/>
    <w:rsid w:val="00926648"/>
    <w:rsid w:val="00926780"/>
    <w:rsid w:val="00926955"/>
    <w:rsid w:val="009269A6"/>
    <w:rsid w:val="00926A4B"/>
    <w:rsid w:val="00926A50"/>
    <w:rsid w:val="00926AAE"/>
    <w:rsid w:val="00926B7C"/>
    <w:rsid w:val="00926BAA"/>
    <w:rsid w:val="00926C11"/>
    <w:rsid w:val="00926C7C"/>
    <w:rsid w:val="00926D18"/>
    <w:rsid w:val="00926DCA"/>
    <w:rsid w:val="0092719D"/>
    <w:rsid w:val="00927283"/>
    <w:rsid w:val="00927546"/>
    <w:rsid w:val="00927647"/>
    <w:rsid w:val="00927A54"/>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932"/>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25"/>
    <w:rsid w:val="00935F5A"/>
    <w:rsid w:val="009361D9"/>
    <w:rsid w:val="0093654D"/>
    <w:rsid w:val="0093670A"/>
    <w:rsid w:val="009367F4"/>
    <w:rsid w:val="00936AD5"/>
    <w:rsid w:val="00936C9E"/>
    <w:rsid w:val="009370D1"/>
    <w:rsid w:val="009370DF"/>
    <w:rsid w:val="009371F4"/>
    <w:rsid w:val="0093757B"/>
    <w:rsid w:val="009376A8"/>
    <w:rsid w:val="009376AB"/>
    <w:rsid w:val="0093771B"/>
    <w:rsid w:val="00937834"/>
    <w:rsid w:val="009378E5"/>
    <w:rsid w:val="0093790E"/>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05"/>
    <w:rsid w:val="00941AC8"/>
    <w:rsid w:val="00941ED8"/>
    <w:rsid w:val="009420E0"/>
    <w:rsid w:val="0094217B"/>
    <w:rsid w:val="0094221F"/>
    <w:rsid w:val="009422FB"/>
    <w:rsid w:val="009423ED"/>
    <w:rsid w:val="0094243A"/>
    <w:rsid w:val="0094244D"/>
    <w:rsid w:val="00942494"/>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E10"/>
    <w:rsid w:val="00945F9D"/>
    <w:rsid w:val="009461BD"/>
    <w:rsid w:val="00946298"/>
    <w:rsid w:val="0094638E"/>
    <w:rsid w:val="00946A28"/>
    <w:rsid w:val="00947019"/>
    <w:rsid w:val="00947050"/>
    <w:rsid w:val="0094707F"/>
    <w:rsid w:val="009471E1"/>
    <w:rsid w:val="00947200"/>
    <w:rsid w:val="00947267"/>
    <w:rsid w:val="00947708"/>
    <w:rsid w:val="0094781E"/>
    <w:rsid w:val="00947941"/>
    <w:rsid w:val="00947A7A"/>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B1F"/>
    <w:rsid w:val="00951BC5"/>
    <w:rsid w:val="00951E00"/>
    <w:rsid w:val="009520D9"/>
    <w:rsid w:val="00952205"/>
    <w:rsid w:val="0095225A"/>
    <w:rsid w:val="0095261D"/>
    <w:rsid w:val="00952657"/>
    <w:rsid w:val="00952718"/>
    <w:rsid w:val="0095278C"/>
    <w:rsid w:val="009528D1"/>
    <w:rsid w:val="009529F5"/>
    <w:rsid w:val="00952A9D"/>
    <w:rsid w:val="00952AA5"/>
    <w:rsid w:val="00952DE3"/>
    <w:rsid w:val="00952DF0"/>
    <w:rsid w:val="00952EF0"/>
    <w:rsid w:val="009535B9"/>
    <w:rsid w:val="009539E1"/>
    <w:rsid w:val="00953C51"/>
    <w:rsid w:val="00953D7B"/>
    <w:rsid w:val="0095414B"/>
    <w:rsid w:val="00954409"/>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70D9"/>
    <w:rsid w:val="0095711E"/>
    <w:rsid w:val="00957339"/>
    <w:rsid w:val="00957658"/>
    <w:rsid w:val="00957747"/>
    <w:rsid w:val="00957768"/>
    <w:rsid w:val="009579EA"/>
    <w:rsid w:val="00957DE3"/>
    <w:rsid w:val="00957FA2"/>
    <w:rsid w:val="009600A5"/>
    <w:rsid w:val="009600AF"/>
    <w:rsid w:val="009603A5"/>
    <w:rsid w:val="009603B8"/>
    <w:rsid w:val="00960449"/>
    <w:rsid w:val="00960530"/>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73"/>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CEF"/>
    <w:rsid w:val="00965F88"/>
    <w:rsid w:val="009660BA"/>
    <w:rsid w:val="0096644A"/>
    <w:rsid w:val="00966BBE"/>
    <w:rsid w:val="00966CF2"/>
    <w:rsid w:val="00967007"/>
    <w:rsid w:val="0096705C"/>
    <w:rsid w:val="00967484"/>
    <w:rsid w:val="00967532"/>
    <w:rsid w:val="009677E9"/>
    <w:rsid w:val="0096786A"/>
    <w:rsid w:val="009678A4"/>
    <w:rsid w:val="009678CF"/>
    <w:rsid w:val="009678D9"/>
    <w:rsid w:val="00967932"/>
    <w:rsid w:val="00967A6E"/>
    <w:rsid w:val="00967B70"/>
    <w:rsid w:val="00967D9C"/>
    <w:rsid w:val="0097027B"/>
    <w:rsid w:val="00970521"/>
    <w:rsid w:val="00970800"/>
    <w:rsid w:val="00970A9A"/>
    <w:rsid w:val="00970B5A"/>
    <w:rsid w:val="00970B66"/>
    <w:rsid w:val="00970B7D"/>
    <w:rsid w:val="00970FD2"/>
    <w:rsid w:val="009713CA"/>
    <w:rsid w:val="009715BA"/>
    <w:rsid w:val="009715F4"/>
    <w:rsid w:val="0097176C"/>
    <w:rsid w:val="009717D9"/>
    <w:rsid w:val="0097189A"/>
    <w:rsid w:val="00971BDE"/>
    <w:rsid w:val="00971CB9"/>
    <w:rsid w:val="00971EDB"/>
    <w:rsid w:val="00972409"/>
    <w:rsid w:val="00972684"/>
    <w:rsid w:val="00972ABA"/>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2E5"/>
    <w:rsid w:val="009754E5"/>
    <w:rsid w:val="00975A34"/>
    <w:rsid w:val="00975E6F"/>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6FD4"/>
    <w:rsid w:val="009871CB"/>
    <w:rsid w:val="0098754A"/>
    <w:rsid w:val="009877CE"/>
    <w:rsid w:val="009878E5"/>
    <w:rsid w:val="00987C91"/>
    <w:rsid w:val="00987CCA"/>
    <w:rsid w:val="00987DE6"/>
    <w:rsid w:val="00987DF7"/>
    <w:rsid w:val="00987EBE"/>
    <w:rsid w:val="00987F4F"/>
    <w:rsid w:val="00990149"/>
    <w:rsid w:val="009902C4"/>
    <w:rsid w:val="00990343"/>
    <w:rsid w:val="009903EB"/>
    <w:rsid w:val="0099059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CC4"/>
    <w:rsid w:val="00994E57"/>
    <w:rsid w:val="009953DA"/>
    <w:rsid w:val="009954FB"/>
    <w:rsid w:val="009955C5"/>
    <w:rsid w:val="009955DD"/>
    <w:rsid w:val="0099570D"/>
    <w:rsid w:val="0099598E"/>
    <w:rsid w:val="00995D9D"/>
    <w:rsid w:val="00995F75"/>
    <w:rsid w:val="0099605E"/>
    <w:rsid w:val="0099613F"/>
    <w:rsid w:val="009961E4"/>
    <w:rsid w:val="0099636D"/>
    <w:rsid w:val="00996993"/>
    <w:rsid w:val="00996A29"/>
    <w:rsid w:val="00996C46"/>
    <w:rsid w:val="00997096"/>
    <w:rsid w:val="0099714E"/>
    <w:rsid w:val="0099718F"/>
    <w:rsid w:val="00997274"/>
    <w:rsid w:val="0099729F"/>
    <w:rsid w:val="00997370"/>
    <w:rsid w:val="00997AF5"/>
    <w:rsid w:val="00997BF3"/>
    <w:rsid w:val="00997E2C"/>
    <w:rsid w:val="00997F4A"/>
    <w:rsid w:val="009A034B"/>
    <w:rsid w:val="009A0477"/>
    <w:rsid w:val="009A072D"/>
    <w:rsid w:val="009A080C"/>
    <w:rsid w:val="009A0A9C"/>
    <w:rsid w:val="009A102B"/>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40"/>
    <w:rsid w:val="009A4B74"/>
    <w:rsid w:val="009A4F56"/>
    <w:rsid w:val="009A4F88"/>
    <w:rsid w:val="009A5082"/>
    <w:rsid w:val="009A5309"/>
    <w:rsid w:val="009A555E"/>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1FC"/>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256"/>
    <w:rsid w:val="009C239F"/>
    <w:rsid w:val="009C2519"/>
    <w:rsid w:val="009C2936"/>
    <w:rsid w:val="009C29E7"/>
    <w:rsid w:val="009C2D80"/>
    <w:rsid w:val="009C2E40"/>
    <w:rsid w:val="009C2F7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74"/>
    <w:rsid w:val="009C6AD0"/>
    <w:rsid w:val="009C6BA7"/>
    <w:rsid w:val="009C6D1D"/>
    <w:rsid w:val="009C6DA9"/>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6AD"/>
    <w:rsid w:val="009D1ABA"/>
    <w:rsid w:val="009D1B65"/>
    <w:rsid w:val="009D1F70"/>
    <w:rsid w:val="009D23C2"/>
    <w:rsid w:val="009D243E"/>
    <w:rsid w:val="009D2519"/>
    <w:rsid w:val="009D26EF"/>
    <w:rsid w:val="009D26F6"/>
    <w:rsid w:val="009D2771"/>
    <w:rsid w:val="009D27A1"/>
    <w:rsid w:val="009D28EF"/>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370"/>
    <w:rsid w:val="009E05E0"/>
    <w:rsid w:val="009E0711"/>
    <w:rsid w:val="009E08B1"/>
    <w:rsid w:val="009E0DED"/>
    <w:rsid w:val="009E0E44"/>
    <w:rsid w:val="009E145E"/>
    <w:rsid w:val="009E14EA"/>
    <w:rsid w:val="009E1572"/>
    <w:rsid w:val="009E179C"/>
    <w:rsid w:val="009E1821"/>
    <w:rsid w:val="009E199D"/>
    <w:rsid w:val="009E1AC6"/>
    <w:rsid w:val="009E1E2D"/>
    <w:rsid w:val="009E1ED9"/>
    <w:rsid w:val="009E1FD6"/>
    <w:rsid w:val="009E209E"/>
    <w:rsid w:val="009E2A90"/>
    <w:rsid w:val="009E2ABB"/>
    <w:rsid w:val="009E2B5A"/>
    <w:rsid w:val="009E2DEF"/>
    <w:rsid w:val="009E33B1"/>
    <w:rsid w:val="009E3624"/>
    <w:rsid w:val="009E38F7"/>
    <w:rsid w:val="009E3B67"/>
    <w:rsid w:val="009E3C0E"/>
    <w:rsid w:val="009E4425"/>
    <w:rsid w:val="009E444A"/>
    <w:rsid w:val="009E46D1"/>
    <w:rsid w:val="009E4B61"/>
    <w:rsid w:val="009E4FCE"/>
    <w:rsid w:val="009E5035"/>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A0"/>
    <w:rsid w:val="009F23EE"/>
    <w:rsid w:val="009F2461"/>
    <w:rsid w:val="009F2465"/>
    <w:rsid w:val="009F2619"/>
    <w:rsid w:val="009F3008"/>
    <w:rsid w:val="009F3346"/>
    <w:rsid w:val="009F347C"/>
    <w:rsid w:val="009F3912"/>
    <w:rsid w:val="009F398A"/>
    <w:rsid w:val="009F4525"/>
    <w:rsid w:val="009F464D"/>
    <w:rsid w:val="009F4896"/>
    <w:rsid w:val="009F48E7"/>
    <w:rsid w:val="009F4973"/>
    <w:rsid w:val="009F49C0"/>
    <w:rsid w:val="009F4D7B"/>
    <w:rsid w:val="009F5259"/>
    <w:rsid w:val="009F52AC"/>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062"/>
    <w:rsid w:val="00A003A6"/>
    <w:rsid w:val="00A0059E"/>
    <w:rsid w:val="00A005ED"/>
    <w:rsid w:val="00A007DD"/>
    <w:rsid w:val="00A00A23"/>
    <w:rsid w:val="00A00A56"/>
    <w:rsid w:val="00A01430"/>
    <w:rsid w:val="00A0194B"/>
    <w:rsid w:val="00A01A34"/>
    <w:rsid w:val="00A01B3E"/>
    <w:rsid w:val="00A021D4"/>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0CE"/>
    <w:rsid w:val="00A1110C"/>
    <w:rsid w:val="00A119D1"/>
    <w:rsid w:val="00A11AB9"/>
    <w:rsid w:val="00A11CA4"/>
    <w:rsid w:val="00A11D58"/>
    <w:rsid w:val="00A12062"/>
    <w:rsid w:val="00A122F7"/>
    <w:rsid w:val="00A12464"/>
    <w:rsid w:val="00A125AD"/>
    <w:rsid w:val="00A1268E"/>
    <w:rsid w:val="00A12D61"/>
    <w:rsid w:val="00A12EAE"/>
    <w:rsid w:val="00A13170"/>
    <w:rsid w:val="00A131A6"/>
    <w:rsid w:val="00A133BA"/>
    <w:rsid w:val="00A13740"/>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1E"/>
    <w:rsid w:val="00A24DBA"/>
    <w:rsid w:val="00A25179"/>
    <w:rsid w:val="00A2524A"/>
    <w:rsid w:val="00A25437"/>
    <w:rsid w:val="00A25541"/>
    <w:rsid w:val="00A25937"/>
    <w:rsid w:val="00A259B8"/>
    <w:rsid w:val="00A25A5E"/>
    <w:rsid w:val="00A26464"/>
    <w:rsid w:val="00A26AAE"/>
    <w:rsid w:val="00A26B3B"/>
    <w:rsid w:val="00A26DE2"/>
    <w:rsid w:val="00A26F8E"/>
    <w:rsid w:val="00A272DD"/>
    <w:rsid w:val="00A274B6"/>
    <w:rsid w:val="00A275E0"/>
    <w:rsid w:val="00A27795"/>
    <w:rsid w:val="00A27907"/>
    <w:rsid w:val="00A27A82"/>
    <w:rsid w:val="00A3008A"/>
    <w:rsid w:val="00A3032D"/>
    <w:rsid w:val="00A303BD"/>
    <w:rsid w:val="00A3064E"/>
    <w:rsid w:val="00A30656"/>
    <w:rsid w:val="00A3088A"/>
    <w:rsid w:val="00A30910"/>
    <w:rsid w:val="00A30B92"/>
    <w:rsid w:val="00A30F92"/>
    <w:rsid w:val="00A30FA3"/>
    <w:rsid w:val="00A31269"/>
    <w:rsid w:val="00A3180A"/>
    <w:rsid w:val="00A31CC8"/>
    <w:rsid w:val="00A31D59"/>
    <w:rsid w:val="00A31DF9"/>
    <w:rsid w:val="00A31F3A"/>
    <w:rsid w:val="00A31FE0"/>
    <w:rsid w:val="00A32019"/>
    <w:rsid w:val="00A3216D"/>
    <w:rsid w:val="00A3248C"/>
    <w:rsid w:val="00A32494"/>
    <w:rsid w:val="00A32B3E"/>
    <w:rsid w:val="00A33010"/>
    <w:rsid w:val="00A33244"/>
    <w:rsid w:val="00A337B3"/>
    <w:rsid w:val="00A33920"/>
    <w:rsid w:val="00A33E27"/>
    <w:rsid w:val="00A342B4"/>
    <w:rsid w:val="00A3445B"/>
    <w:rsid w:val="00A345EC"/>
    <w:rsid w:val="00A346B7"/>
    <w:rsid w:val="00A34773"/>
    <w:rsid w:val="00A34915"/>
    <w:rsid w:val="00A34D19"/>
    <w:rsid w:val="00A3524F"/>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7D5"/>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7ED"/>
    <w:rsid w:val="00A43AF4"/>
    <w:rsid w:val="00A44044"/>
    <w:rsid w:val="00A4422C"/>
    <w:rsid w:val="00A443EA"/>
    <w:rsid w:val="00A4442C"/>
    <w:rsid w:val="00A44722"/>
    <w:rsid w:val="00A44A01"/>
    <w:rsid w:val="00A44C30"/>
    <w:rsid w:val="00A44C93"/>
    <w:rsid w:val="00A45047"/>
    <w:rsid w:val="00A45214"/>
    <w:rsid w:val="00A45257"/>
    <w:rsid w:val="00A452F0"/>
    <w:rsid w:val="00A45325"/>
    <w:rsid w:val="00A45368"/>
    <w:rsid w:val="00A45525"/>
    <w:rsid w:val="00A45824"/>
    <w:rsid w:val="00A45919"/>
    <w:rsid w:val="00A45996"/>
    <w:rsid w:val="00A45B0B"/>
    <w:rsid w:val="00A45EA2"/>
    <w:rsid w:val="00A463AA"/>
    <w:rsid w:val="00A4665F"/>
    <w:rsid w:val="00A47299"/>
    <w:rsid w:val="00A47D13"/>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0AA"/>
    <w:rsid w:val="00A5215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6FB"/>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9E4"/>
    <w:rsid w:val="00A64BCF"/>
    <w:rsid w:val="00A64E39"/>
    <w:rsid w:val="00A64F59"/>
    <w:rsid w:val="00A6563B"/>
    <w:rsid w:val="00A65887"/>
    <w:rsid w:val="00A65FB9"/>
    <w:rsid w:val="00A66414"/>
    <w:rsid w:val="00A66556"/>
    <w:rsid w:val="00A66579"/>
    <w:rsid w:val="00A66DAB"/>
    <w:rsid w:val="00A66E69"/>
    <w:rsid w:val="00A66EC9"/>
    <w:rsid w:val="00A67688"/>
    <w:rsid w:val="00A67C36"/>
    <w:rsid w:val="00A67D8E"/>
    <w:rsid w:val="00A7043D"/>
    <w:rsid w:val="00A705FF"/>
    <w:rsid w:val="00A70720"/>
    <w:rsid w:val="00A7078F"/>
    <w:rsid w:val="00A70C6D"/>
    <w:rsid w:val="00A70C88"/>
    <w:rsid w:val="00A70DA3"/>
    <w:rsid w:val="00A71060"/>
    <w:rsid w:val="00A71319"/>
    <w:rsid w:val="00A713E5"/>
    <w:rsid w:val="00A714AE"/>
    <w:rsid w:val="00A7178C"/>
    <w:rsid w:val="00A717C2"/>
    <w:rsid w:val="00A719BB"/>
    <w:rsid w:val="00A71BB4"/>
    <w:rsid w:val="00A71FE2"/>
    <w:rsid w:val="00A71FEA"/>
    <w:rsid w:val="00A72073"/>
    <w:rsid w:val="00A7250A"/>
    <w:rsid w:val="00A725DB"/>
    <w:rsid w:val="00A726C6"/>
    <w:rsid w:val="00A72BB0"/>
    <w:rsid w:val="00A730C8"/>
    <w:rsid w:val="00A73182"/>
    <w:rsid w:val="00A737FC"/>
    <w:rsid w:val="00A73B6C"/>
    <w:rsid w:val="00A73BFE"/>
    <w:rsid w:val="00A73C84"/>
    <w:rsid w:val="00A73CFB"/>
    <w:rsid w:val="00A7407E"/>
    <w:rsid w:val="00A740DE"/>
    <w:rsid w:val="00A7436B"/>
    <w:rsid w:val="00A74476"/>
    <w:rsid w:val="00A749A6"/>
    <w:rsid w:val="00A749AC"/>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CAE"/>
    <w:rsid w:val="00A80DB9"/>
    <w:rsid w:val="00A811C1"/>
    <w:rsid w:val="00A81262"/>
    <w:rsid w:val="00A812E9"/>
    <w:rsid w:val="00A81481"/>
    <w:rsid w:val="00A817A0"/>
    <w:rsid w:val="00A81A01"/>
    <w:rsid w:val="00A81C8D"/>
    <w:rsid w:val="00A81C95"/>
    <w:rsid w:val="00A81CE1"/>
    <w:rsid w:val="00A81D0A"/>
    <w:rsid w:val="00A81D7A"/>
    <w:rsid w:val="00A81DB5"/>
    <w:rsid w:val="00A81EF6"/>
    <w:rsid w:val="00A8205B"/>
    <w:rsid w:val="00A821B2"/>
    <w:rsid w:val="00A821CB"/>
    <w:rsid w:val="00A82251"/>
    <w:rsid w:val="00A822E7"/>
    <w:rsid w:val="00A8254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600"/>
    <w:rsid w:val="00A86868"/>
    <w:rsid w:val="00A86AF4"/>
    <w:rsid w:val="00A86C29"/>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EF9"/>
    <w:rsid w:val="00A92F77"/>
    <w:rsid w:val="00A92F9E"/>
    <w:rsid w:val="00A92FDC"/>
    <w:rsid w:val="00A93102"/>
    <w:rsid w:val="00A9318D"/>
    <w:rsid w:val="00A93384"/>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BBD"/>
    <w:rsid w:val="00A97C79"/>
    <w:rsid w:val="00A97C96"/>
    <w:rsid w:val="00A97D7F"/>
    <w:rsid w:val="00A97E7B"/>
    <w:rsid w:val="00AA0047"/>
    <w:rsid w:val="00AA018B"/>
    <w:rsid w:val="00AA038A"/>
    <w:rsid w:val="00AA0431"/>
    <w:rsid w:val="00AA0738"/>
    <w:rsid w:val="00AA0A35"/>
    <w:rsid w:val="00AA0B4D"/>
    <w:rsid w:val="00AA0B86"/>
    <w:rsid w:val="00AA0D00"/>
    <w:rsid w:val="00AA0D07"/>
    <w:rsid w:val="00AA0FD3"/>
    <w:rsid w:val="00AA0FDD"/>
    <w:rsid w:val="00AA112D"/>
    <w:rsid w:val="00AA11C9"/>
    <w:rsid w:val="00AA19B6"/>
    <w:rsid w:val="00AA1C72"/>
    <w:rsid w:val="00AA1D28"/>
    <w:rsid w:val="00AA25CE"/>
    <w:rsid w:val="00AA297B"/>
    <w:rsid w:val="00AA3309"/>
    <w:rsid w:val="00AA349A"/>
    <w:rsid w:val="00AA3622"/>
    <w:rsid w:val="00AA37D3"/>
    <w:rsid w:val="00AA39B2"/>
    <w:rsid w:val="00AA3B49"/>
    <w:rsid w:val="00AA3F62"/>
    <w:rsid w:val="00AA41A0"/>
    <w:rsid w:val="00AA4517"/>
    <w:rsid w:val="00AA45FE"/>
    <w:rsid w:val="00AA4804"/>
    <w:rsid w:val="00AA4F4F"/>
    <w:rsid w:val="00AA51E3"/>
    <w:rsid w:val="00AA5257"/>
    <w:rsid w:val="00AA5334"/>
    <w:rsid w:val="00AA5632"/>
    <w:rsid w:val="00AA57D6"/>
    <w:rsid w:val="00AA59CE"/>
    <w:rsid w:val="00AA5A10"/>
    <w:rsid w:val="00AA5FB0"/>
    <w:rsid w:val="00AA604B"/>
    <w:rsid w:val="00AA62E3"/>
    <w:rsid w:val="00AA6309"/>
    <w:rsid w:val="00AA6468"/>
    <w:rsid w:val="00AA67AD"/>
    <w:rsid w:val="00AA6E42"/>
    <w:rsid w:val="00AA6E4E"/>
    <w:rsid w:val="00AA6F17"/>
    <w:rsid w:val="00AA71BC"/>
    <w:rsid w:val="00AA7526"/>
    <w:rsid w:val="00AA7A5E"/>
    <w:rsid w:val="00AA7C13"/>
    <w:rsid w:val="00AA7E91"/>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61C"/>
    <w:rsid w:val="00AB47FE"/>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25F"/>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5C7"/>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1D2F"/>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828"/>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AD5"/>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28"/>
    <w:rsid w:val="00AE7DDD"/>
    <w:rsid w:val="00AE7DEC"/>
    <w:rsid w:val="00AE7E68"/>
    <w:rsid w:val="00AE7F89"/>
    <w:rsid w:val="00AF0211"/>
    <w:rsid w:val="00AF033F"/>
    <w:rsid w:val="00AF047F"/>
    <w:rsid w:val="00AF0536"/>
    <w:rsid w:val="00AF0C16"/>
    <w:rsid w:val="00AF0DCB"/>
    <w:rsid w:val="00AF1011"/>
    <w:rsid w:val="00AF1174"/>
    <w:rsid w:val="00AF1327"/>
    <w:rsid w:val="00AF161F"/>
    <w:rsid w:val="00AF1718"/>
    <w:rsid w:val="00AF1890"/>
    <w:rsid w:val="00AF1D1B"/>
    <w:rsid w:val="00AF1D35"/>
    <w:rsid w:val="00AF1DFB"/>
    <w:rsid w:val="00AF2279"/>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2EA"/>
    <w:rsid w:val="00AF4AA9"/>
    <w:rsid w:val="00AF4C0F"/>
    <w:rsid w:val="00AF4DAF"/>
    <w:rsid w:val="00AF4E18"/>
    <w:rsid w:val="00AF5749"/>
    <w:rsid w:val="00AF575C"/>
    <w:rsid w:val="00AF57D4"/>
    <w:rsid w:val="00AF5812"/>
    <w:rsid w:val="00AF5854"/>
    <w:rsid w:val="00AF58F7"/>
    <w:rsid w:val="00AF59F6"/>
    <w:rsid w:val="00AF5AEC"/>
    <w:rsid w:val="00AF5D98"/>
    <w:rsid w:val="00AF6104"/>
    <w:rsid w:val="00AF6310"/>
    <w:rsid w:val="00AF664F"/>
    <w:rsid w:val="00AF66CF"/>
    <w:rsid w:val="00AF689B"/>
    <w:rsid w:val="00AF6982"/>
    <w:rsid w:val="00AF746F"/>
    <w:rsid w:val="00AF7515"/>
    <w:rsid w:val="00AF7754"/>
    <w:rsid w:val="00AF77A3"/>
    <w:rsid w:val="00AF7A96"/>
    <w:rsid w:val="00AF7FDB"/>
    <w:rsid w:val="00B0024F"/>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1D8"/>
    <w:rsid w:val="00B054B8"/>
    <w:rsid w:val="00B05604"/>
    <w:rsid w:val="00B056F0"/>
    <w:rsid w:val="00B05B12"/>
    <w:rsid w:val="00B05C0E"/>
    <w:rsid w:val="00B05C47"/>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0828"/>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104"/>
    <w:rsid w:val="00B1321B"/>
    <w:rsid w:val="00B13226"/>
    <w:rsid w:val="00B13794"/>
    <w:rsid w:val="00B1388C"/>
    <w:rsid w:val="00B139A7"/>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07"/>
    <w:rsid w:val="00B15C69"/>
    <w:rsid w:val="00B15C71"/>
    <w:rsid w:val="00B15F76"/>
    <w:rsid w:val="00B16160"/>
    <w:rsid w:val="00B1631B"/>
    <w:rsid w:val="00B164C7"/>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08"/>
    <w:rsid w:val="00B2303D"/>
    <w:rsid w:val="00B23184"/>
    <w:rsid w:val="00B232DE"/>
    <w:rsid w:val="00B233C8"/>
    <w:rsid w:val="00B2359E"/>
    <w:rsid w:val="00B2379E"/>
    <w:rsid w:val="00B23860"/>
    <w:rsid w:val="00B23A16"/>
    <w:rsid w:val="00B23A5C"/>
    <w:rsid w:val="00B23DA5"/>
    <w:rsid w:val="00B23EED"/>
    <w:rsid w:val="00B24253"/>
    <w:rsid w:val="00B24468"/>
    <w:rsid w:val="00B24750"/>
    <w:rsid w:val="00B24DBF"/>
    <w:rsid w:val="00B24ED3"/>
    <w:rsid w:val="00B24F5B"/>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076"/>
    <w:rsid w:val="00B32174"/>
    <w:rsid w:val="00B325BB"/>
    <w:rsid w:val="00B325C3"/>
    <w:rsid w:val="00B329E0"/>
    <w:rsid w:val="00B32A22"/>
    <w:rsid w:val="00B32D34"/>
    <w:rsid w:val="00B32E60"/>
    <w:rsid w:val="00B32FA4"/>
    <w:rsid w:val="00B33081"/>
    <w:rsid w:val="00B330EE"/>
    <w:rsid w:val="00B3312D"/>
    <w:rsid w:val="00B3340B"/>
    <w:rsid w:val="00B33906"/>
    <w:rsid w:val="00B34010"/>
    <w:rsid w:val="00B341DC"/>
    <w:rsid w:val="00B342B7"/>
    <w:rsid w:val="00B34400"/>
    <w:rsid w:val="00B3470D"/>
    <w:rsid w:val="00B34727"/>
    <w:rsid w:val="00B347E8"/>
    <w:rsid w:val="00B3480B"/>
    <w:rsid w:val="00B3483C"/>
    <w:rsid w:val="00B349BB"/>
    <w:rsid w:val="00B349C3"/>
    <w:rsid w:val="00B34AD1"/>
    <w:rsid w:val="00B34E6C"/>
    <w:rsid w:val="00B34F12"/>
    <w:rsid w:val="00B34FE7"/>
    <w:rsid w:val="00B35763"/>
    <w:rsid w:val="00B358CC"/>
    <w:rsid w:val="00B359E8"/>
    <w:rsid w:val="00B35A3D"/>
    <w:rsid w:val="00B35CC0"/>
    <w:rsid w:val="00B35D2F"/>
    <w:rsid w:val="00B3604D"/>
    <w:rsid w:val="00B36618"/>
    <w:rsid w:val="00B36A5E"/>
    <w:rsid w:val="00B36B79"/>
    <w:rsid w:val="00B374DB"/>
    <w:rsid w:val="00B375C6"/>
    <w:rsid w:val="00B3789E"/>
    <w:rsid w:val="00B37C63"/>
    <w:rsid w:val="00B37DC5"/>
    <w:rsid w:val="00B4010B"/>
    <w:rsid w:val="00B401C6"/>
    <w:rsid w:val="00B4035D"/>
    <w:rsid w:val="00B407A5"/>
    <w:rsid w:val="00B407DB"/>
    <w:rsid w:val="00B40F85"/>
    <w:rsid w:val="00B41091"/>
    <w:rsid w:val="00B413AF"/>
    <w:rsid w:val="00B4175E"/>
    <w:rsid w:val="00B41B18"/>
    <w:rsid w:val="00B42C85"/>
    <w:rsid w:val="00B42DF0"/>
    <w:rsid w:val="00B43415"/>
    <w:rsid w:val="00B43A30"/>
    <w:rsid w:val="00B43CB4"/>
    <w:rsid w:val="00B43EC2"/>
    <w:rsid w:val="00B44132"/>
    <w:rsid w:val="00B452E7"/>
    <w:rsid w:val="00B459DD"/>
    <w:rsid w:val="00B45AC4"/>
    <w:rsid w:val="00B45C18"/>
    <w:rsid w:val="00B45C22"/>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8E1"/>
    <w:rsid w:val="00B53FA9"/>
    <w:rsid w:val="00B540E5"/>
    <w:rsid w:val="00B5433D"/>
    <w:rsid w:val="00B54355"/>
    <w:rsid w:val="00B544AE"/>
    <w:rsid w:val="00B54541"/>
    <w:rsid w:val="00B5498E"/>
    <w:rsid w:val="00B54A6D"/>
    <w:rsid w:val="00B54C14"/>
    <w:rsid w:val="00B54C74"/>
    <w:rsid w:val="00B54DF4"/>
    <w:rsid w:val="00B55129"/>
    <w:rsid w:val="00B55398"/>
    <w:rsid w:val="00B55771"/>
    <w:rsid w:val="00B55E48"/>
    <w:rsid w:val="00B561CB"/>
    <w:rsid w:val="00B562D2"/>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EBC"/>
    <w:rsid w:val="00B57F2E"/>
    <w:rsid w:val="00B57F82"/>
    <w:rsid w:val="00B6023C"/>
    <w:rsid w:val="00B6059E"/>
    <w:rsid w:val="00B60835"/>
    <w:rsid w:val="00B60A86"/>
    <w:rsid w:val="00B60D88"/>
    <w:rsid w:val="00B611E3"/>
    <w:rsid w:val="00B61387"/>
    <w:rsid w:val="00B613E2"/>
    <w:rsid w:val="00B613FA"/>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94"/>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43"/>
    <w:rsid w:val="00B82269"/>
    <w:rsid w:val="00B82409"/>
    <w:rsid w:val="00B8276E"/>
    <w:rsid w:val="00B828D9"/>
    <w:rsid w:val="00B82B5C"/>
    <w:rsid w:val="00B82CD2"/>
    <w:rsid w:val="00B8309B"/>
    <w:rsid w:val="00B8362C"/>
    <w:rsid w:val="00B839FE"/>
    <w:rsid w:val="00B83B6C"/>
    <w:rsid w:val="00B83BCE"/>
    <w:rsid w:val="00B83C0E"/>
    <w:rsid w:val="00B83D9F"/>
    <w:rsid w:val="00B83EF2"/>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4DB"/>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3FE1"/>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2F8"/>
    <w:rsid w:val="00BA33E7"/>
    <w:rsid w:val="00BA3466"/>
    <w:rsid w:val="00BA350E"/>
    <w:rsid w:val="00BA391C"/>
    <w:rsid w:val="00BA3A7A"/>
    <w:rsid w:val="00BA3BC7"/>
    <w:rsid w:val="00BA3D7F"/>
    <w:rsid w:val="00BA3F32"/>
    <w:rsid w:val="00BA40CD"/>
    <w:rsid w:val="00BA43A4"/>
    <w:rsid w:val="00BA4BE1"/>
    <w:rsid w:val="00BA4C7D"/>
    <w:rsid w:val="00BA55BF"/>
    <w:rsid w:val="00BA57C1"/>
    <w:rsid w:val="00BA5858"/>
    <w:rsid w:val="00BA597C"/>
    <w:rsid w:val="00BA5B4E"/>
    <w:rsid w:val="00BA65BA"/>
    <w:rsid w:val="00BA661B"/>
    <w:rsid w:val="00BA6BEA"/>
    <w:rsid w:val="00BA6D64"/>
    <w:rsid w:val="00BA6D6A"/>
    <w:rsid w:val="00BA71EA"/>
    <w:rsid w:val="00BA72A8"/>
    <w:rsid w:val="00BA74DD"/>
    <w:rsid w:val="00BA7C15"/>
    <w:rsid w:val="00BA7EDE"/>
    <w:rsid w:val="00BB00E4"/>
    <w:rsid w:val="00BB017E"/>
    <w:rsid w:val="00BB02A4"/>
    <w:rsid w:val="00BB03A7"/>
    <w:rsid w:val="00BB03AC"/>
    <w:rsid w:val="00BB06B8"/>
    <w:rsid w:val="00BB11E8"/>
    <w:rsid w:val="00BB1682"/>
    <w:rsid w:val="00BB1703"/>
    <w:rsid w:val="00BB1A67"/>
    <w:rsid w:val="00BB1AE9"/>
    <w:rsid w:val="00BB1CA7"/>
    <w:rsid w:val="00BB1D3A"/>
    <w:rsid w:val="00BB226B"/>
    <w:rsid w:val="00BB2567"/>
    <w:rsid w:val="00BB25B9"/>
    <w:rsid w:val="00BB27D3"/>
    <w:rsid w:val="00BB2808"/>
    <w:rsid w:val="00BB2A6E"/>
    <w:rsid w:val="00BB2AA6"/>
    <w:rsid w:val="00BB2EB5"/>
    <w:rsid w:val="00BB390A"/>
    <w:rsid w:val="00BB3AB3"/>
    <w:rsid w:val="00BB3B75"/>
    <w:rsid w:val="00BB3C6A"/>
    <w:rsid w:val="00BB4021"/>
    <w:rsid w:val="00BB40DD"/>
    <w:rsid w:val="00BB412A"/>
    <w:rsid w:val="00BB41C9"/>
    <w:rsid w:val="00BB46DD"/>
    <w:rsid w:val="00BB47E3"/>
    <w:rsid w:val="00BB4AFB"/>
    <w:rsid w:val="00BB4CBA"/>
    <w:rsid w:val="00BB4E38"/>
    <w:rsid w:val="00BB52F0"/>
    <w:rsid w:val="00BB548C"/>
    <w:rsid w:val="00BB5613"/>
    <w:rsid w:val="00BB58A8"/>
    <w:rsid w:val="00BB58F9"/>
    <w:rsid w:val="00BB5E25"/>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0F"/>
    <w:rsid w:val="00BC057F"/>
    <w:rsid w:val="00BC0A78"/>
    <w:rsid w:val="00BC0C91"/>
    <w:rsid w:val="00BC0D04"/>
    <w:rsid w:val="00BC124A"/>
    <w:rsid w:val="00BC130E"/>
    <w:rsid w:val="00BC1329"/>
    <w:rsid w:val="00BC13C3"/>
    <w:rsid w:val="00BC1603"/>
    <w:rsid w:val="00BC166C"/>
    <w:rsid w:val="00BC175B"/>
    <w:rsid w:val="00BC1863"/>
    <w:rsid w:val="00BC1948"/>
    <w:rsid w:val="00BC1B2B"/>
    <w:rsid w:val="00BC1B8B"/>
    <w:rsid w:val="00BC2332"/>
    <w:rsid w:val="00BC268B"/>
    <w:rsid w:val="00BC27BC"/>
    <w:rsid w:val="00BC27BF"/>
    <w:rsid w:val="00BC2CA8"/>
    <w:rsid w:val="00BC2E26"/>
    <w:rsid w:val="00BC2E2C"/>
    <w:rsid w:val="00BC31A8"/>
    <w:rsid w:val="00BC32FC"/>
    <w:rsid w:val="00BC36CA"/>
    <w:rsid w:val="00BC36E6"/>
    <w:rsid w:val="00BC37B6"/>
    <w:rsid w:val="00BC40B6"/>
    <w:rsid w:val="00BC411F"/>
    <w:rsid w:val="00BC4269"/>
    <w:rsid w:val="00BC43DA"/>
    <w:rsid w:val="00BC45C5"/>
    <w:rsid w:val="00BC47AD"/>
    <w:rsid w:val="00BC48DF"/>
    <w:rsid w:val="00BC4981"/>
    <w:rsid w:val="00BC4A54"/>
    <w:rsid w:val="00BC4AE2"/>
    <w:rsid w:val="00BC4B9B"/>
    <w:rsid w:val="00BC4C22"/>
    <w:rsid w:val="00BC4D76"/>
    <w:rsid w:val="00BC54C8"/>
    <w:rsid w:val="00BC5542"/>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7A9"/>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A39"/>
    <w:rsid w:val="00BD3CE6"/>
    <w:rsid w:val="00BD3FE3"/>
    <w:rsid w:val="00BD4664"/>
    <w:rsid w:val="00BD4843"/>
    <w:rsid w:val="00BD48C3"/>
    <w:rsid w:val="00BD4B6C"/>
    <w:rsid w:val="00BD4D65"/>
    <w:rsid w:val="00BD501A"/>
    <w:rsid w:val="00BD520A"/>
    <w:rsid w:val="00BD5417"/>
    <w:rsid w:val="00BD55FD"/>
    <w:rsid w:val="00BD5709"/>
    <w:rsid w:val="00BD57E9"/>
    <w:rsid w:val="00BD5893"/>
    <w:rsid w:val="00BD59EF"/>
    <w:rsid w:val="00BD5A05"/>
    <w:rsid w:val="00BD5C2B"/>
    <w:rsid w:val="00BD5C4B"/>
    <w:rsid w:val="00BD5CE6"/>
    <w:rsid w:val="00BD5FB9"/>
    <w:rsid w:val="00BD6179"/>
    <w:rsid w:val="00BD6229"/>
    <w:rsid w:val="00BD62EC"/>
    <w:rsid w:val="00BD64F8"/>
    <w:rsid w:val="00BD6A64"/>
    <w:rsid w:val="00BD6D1A"/>
    <w:rsid w:val="00BD6FC2"/>
    <w:rsid w:val="00BD785C"/>
    <w:rsid w:val="00BD7883"/>
    <w:rsid w:val="00BD7F2A"/>
    <w:rsid w:val="00BD7FEB"/>
    <w:rsid w:val="00BE005C"/>
    <w:rsid w:val="00BE0104"/>
    <w:rsid w:val="00BE0539"/>
    <w:rsid w:val="00BE06B0"/>
    <w:rsid w:val="00BE079C"/>
    <w:rsid w:val="00BE084C"/>
    <w:rsid w:val="00BE096E"/>
    <w:rsid w:val="00BE0AA1"/>
    <w:rsid w:val="00BE0F64"/>
    <w:rsid w:val="00BE0FD3"/>
    <w:rsid w:val="00BE0FEB"/>
    <w:rsid w:val="00BE12C9"/>
    <w:rsid w:val="00BE12CF"/>
    <w:rsid w:val="00BE134D"/>
    <w:rsid w:val="00BE15B8"/>
    <w:rsid w:val="00BE166D"/>
    <w:rsid w:val="00BE1993"/>
    <w:rsid w:val="00BE19BF"/>
    <w:rsid w:val="00BE1D47"/>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7D"/>
    <w:rsid w:val="00BE3FCD"/>
    <w:rsid w:val="00BE40EE"/>
    <w:rsid w:val="00BE4185"/>
    <w:rsid w:val="00BE41FA"/>
    <w:rsid w:val="00BE4400"/>
    <w:rsid w:val="00BE44E4"/>
    <w:rsid w:val="00BE4707"/>
    <w:rsid w:val="00BE49C7"/>
    <w:rsid w:val="00BE4AA1"/>
    <w:rsid w:val="00BE4E89"/>
    <w:rsid w:val="00BE509E"/>
    <w:rsid w:val="00BE512E"/>
    <w:rsid w:val="00BE5212"/>
    <w:rsid w:val="00BE5386"/>
    <w:rsid w:val="00BE576B"/>
    <w:rsid w:val="00BE57D4"/>
    <w:rsid w:val="00BE5901"/>
    <w:rsid w:val="00BE64F5"/>
    <w:rsid w:val="00BE654C"/>
    <w:rsid w:val="00BE65DE"/>
    <w:rsid w:val="00BE69FF"/>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2E30"/>
    <w:rsid w:val="00BF30A9"/>
    <w:rsid w:val="00BF33CF"/>
    <w:rsid w:val="00BF350A"/>
    <w:rsid w:val="00BF350D"/>
    <w:rsid w:val="00BF3548"/>
    <w:rsid w:val="00BF3553"/>
    <w:rsid w:val="00BF365A"/>
    <w:rsid w:val="00BF3B66"/>
    <w:rsid w:val="00BF3E62"/>
    <w:rsid w:val="00BF3F5F"/>
    <w:rsid w:val="00BF407F"/>
    <w:rsid w:val="00BF43AB"/>
    <w:rsid w:val="00BF44FA"/>
    <w:rsid w:val="00BF459B"/>
    <w:rsid w:val="00BF46C9"/>
    <w:rsid w:val="00BF4858"/>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815"/>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5F78"/>
    <w:rsid w:val="00C06094"/>
    <w:rsid w:val="00C0632E"/>
    <w:rsid w:val="00C0638C"/>
    <w:rsid w:val="00C06BF6"/>
    <w:rsid w:val="00C06D61"/>
    <w:rsid w:val="00C06D80"/>
    <w:rsid w:val="00C06F57"/>
    <w:rsid w:val="00C0710A"/>
    <w:rsid w:val="00C071A0"/>
    <w:rsid w:val="00C0755B"/>
    <w:rsid w:val="00C07576"/>
    <w:rsid w:val="00C0757C"/>
    <w:rsid w:val="00C0784C"/>
    <w:rsid w:val="00C078ED"/>
    <w:rsid w:val="00C07941"/>
    <w:rsid w:val="00C07B01"/>
    <w:rsid w:val="00C07C5A"/>
    <w:rsid w:val="00C07CCD"/>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678"/>
    <w:rsid w:val="00C1476B"/>
    <w:rsid w:val="00C14CFF"/>
    <w:rsid w:val="00C1514D"/>
    <w:rsid w:val="00C151C5"/>
    <w:rsid w:val="00C15364"/>
    <w:rsid w:val="00C155BD"/>
    <w:rsid w:val="00C15811"/>
    <w:rsid w:val="00C15A1B"/>
    <w:rsid w:val="00C15D1B"/>
    <w:rsid w:val="00C15FD3"/>
    <w:rsid w:val="00C16925"/>
    <w:rsid w:val="00C16B8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AA7"/>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D7C"/>
    <w:rsid w:val="00C30F3E"/>
    <w:rsid w:val="00C3146D"/>
    <w:rsid w:val="00C316A5"/>
    <w:rsid w:val="00C31B87"/>
    <w:rsid w:val="00C31D10"/>
    <w:rsid w:val="00C32268"/>
    <w:rsid w:val="00C32DCA"/>
    <w:rsid w:val="00C32E7C"/>
    <w:rsid w:val="00C32F65"/>
    <w:rsid w:val="00C33072"/>
    <w:rsid w:val="00C33305"/>
    <w:rsid w:val="00C33521"/>
    <w:rsid w:val="00C335DE"/>
    <w:rsid w:val="00C338EF"/>
    <w:rsid w:val="00C3390D"/>
    <w:rsid w:val="00C33E3B"/>
    <w:rsid w:val="00C34338"/>
    <w:rsid w:val="00C3449E"/>
    <w:rsid w:val="00C34719"/>
    <w:rsid w:val="00C3490B"/>
    <w:rsid w:val="00C3529F"/>
    <w:rsid w:val="00C35341"/>
    <w:rsid w:val="00C35614"/>
    <w:rsid w:val="00C3592E"/>
    <w:rsid w:val="00C35C1D"/>
    <w:rsid w:val="00C35E4A"/>
    <w:rsid w:val="00C35EE3"/>
    <w:rsid w:val="00C35FD1"/>
    <w:rsid w:val="00C3616D"/>
    <w:rsid w:val="00C36BB3"/>
    <w:rsid w:val="00C36D85"/>
    <w:rsid w:val="00C36ED9"/>
    <w:rsid w:val="00C3734B"/>
    <w:rsid w:val="00C3746D"/>
    <w:rsid w:val="00C374D3"/>
    <w:rsid w:val="00C375DD"/>
    <w:rsid w:val="00C376BC"/>
    <w:rsid w:val="00C37948"/>
    <w:rsid w:val="00C37CD1"/>
    <w:rsid w:val="00C37D77"/>
    <w:rsid w:val="00C37E59"/>
    <w:rsid w:val="00C37F83"/>
    <w:rsid w:val="00C404AD"/>
    <w:rsid w:val="00C406B6"/>
    <w:rsid w:val="00C40897"/>
    <w:rsid w:val="00C40D4F"/>
    <w:rsid w:val="00C41063"/>
    <w:rsid w:val="00C41974"/>
    <w:rsid w:val="00C41B2B"/>
    <w:rsid w:val="00C41D79"/>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A96"/>
    <w:rsid w:val="00C45BA2"/>
    <w:rsid w:val="00C46491"/>
    <w:rsid w:val="00C465DF"/>
    <w:rsid w:val="00C46711"/>
    <w:rsid w:val="00C46D82"/>
    <w:rsid w:val="00C47164"/>
    <w:rsid w:val="00C4718D"/>
    <w:rsid w:val="00C47301"/>
    <w:rsid w:val="00C47684"/>
    <w:rsid w:val="00C476F1"/>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76"/>
    <w:rsid w:val="00C51DAF"/>
    <w:rsid w:val="00C51FA3"/>
    <w:rsid w:val="00C5203B"/>
    <w:rsid w:val="00C5206F"/>
    <w:rsid w:val="00C52090"/>
    <w:rsid w:val="00C52193"/>
    <w:rsid w:val="00C5246E"/>
    <w:rsid w:val="00C52672"/>
    <w:rsid w:val="00C526EA"/>
    <w:rsid w:val="00C52735"/>
    <w:rsid w:val="00C5275D"/>
    <w:rsid w:val="00C5290D"/>
    <w:rsid w:val="00C52A77"/>
    <w:rsid w:val="00C52BCA"/>
    <w:rsid w:val="00C52C2B"/>
    <w:rsid w:val="00C52C7E"/>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2B"/>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93E"/>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4CCF"/>
    <w:rsid w:val="00C65084"/>
    <w:rsid w:val="00C65430"/>
    <w:rsid w:val="00C662B6"/>
    <w:rsid w:val="00C664EB"/>
    <w:rsid w:val="00C6656E"/>
    <w:rsid w:val="00C66881"/>
    <w:rsid w:val="00C673AF"/>
    <w:rsid w:val="00C67646"/>
    <w:rsid w:val="00C6777D"/>
    <w:rsid w:val="00C67D86"/>
    <w:rsid w:val="00C67E5A"/>
    <w:rsid w:val="00C701F9"/>
    <w:rsid w:val="00C7037F"/>
    <w:rsid w:val="00C703E9"/>
    <w:rsid w:val="00C70515"/>
    <w:rsid w:val="00C706E6"/>
    <w:rsid w:val="00C7070B"/>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4F6"/>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E30"/>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B9"/>
    <w:rsid w:val="00C84DC4"/>
    <w:rsid w:val="00C84E57"/>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06A"/>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7D5"/>
    <w:rsid w:val="00C94BB0"/>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8E1"/>
    <w:rsid w:val="00CA19CC"/>
    <w:rsid w:val="00CA1AAF"/>
    <w:rsid w:val="00CA1AE3"/>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7FA"/>
    <w:rsid w:val="00CA3A32"/>
    <w:rsid w:val="00CA3D09"/>
    <w:rsid w:val="00CA3D24"/>
    <w:rsid w:val="00CA3F81"/>
    <w:rsid w:val="00CA414D"/>
    <w:rsid w:val="00CA41E5"/>
    <w:rsid w:val="00CA47D8"/>
    <w:rsid w:val="00CA499E"/>
    <w:rsid w:val="00CA4C00"/>
    <w:rsid w:val="00CA4E86"/>
    <w:rsid w:val="00CA507F"/>
    <w:rsid w:val="00CA50A6"/>
    <w:rsid w:val="00CA5162"/>
    <w:rsid w:val="00CA5422"/>
    <w:rsid w:val="00CA5446"/>
    <w:rsid w:val="00CA5538"/>
    <w:rsid w:val="00CA57CE"/>
    <w:rsid w:val="00CA5923"/>
    <w:rsid w:val="00CA59D0"/>
    <w:rsid w:val="00CA5C33"/>
    <w:rsid w:val="00CA5F1F"/>
    <w:rsid w:val="00CA5FDC"/>
    <w:rsid w:val="00CA6005"/>
    <w:rsid w:val="00CA61E2"/>
    <w:rsid w:val="00CA641E"/>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5E"/>
    <w:rsid w:val="00CB2F70"/>
    <w:rsid w:val="00CB301B"/>
    <w:rsid w:val="00CB3081"/>
    <w:rsid w:val="00CB3439"/>
    <w:rsid w:val="00CB348F"/>
    <w:rsid w:val="00CB359F"/>
    <w:rsid w:val="00CB3615"/>
    <w:rsid w:val="00CB3823"/>
    <w:rsid w:val="00CB388A"/>
    <w:rsid w:val="00CB3E33"/>
    <w:rsid w:val="00CB442D"/>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59"/>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A98"/>
    <w:rsid w:val="00CC2B46"/>
    <w:rsid w:val="00CC2C25"/>
    <w:rsid w:val="00CC3053"/>
    <w:rsid w:val="00CC3291"/>
    <w:rsid w:val="00CC34EE"/>
    <w:rsid w:val="00CC354B"/>
    <w:rsid w:val="00CC3C5E"/>
    <w:rsid w:val="00CC3CF4"/>
    <w:rsid w:val="00CC4254"/>
    <w:rsid w:val="00CC4665"/>
    <w:rsid w:val="00CC47DC"/>
    <w:rsid w:val="00CC4A40"/>
    <w:rsid w:val="00CC4CF2"/>
    <w:rsid w:val="00CC4DD0"/>
    <w:rsid w:val="00CC4F92"/>
    <w:rsid w:val="00CC5071"/>
    <w:rsid w:val="00CC50D7"/>
    <w:rsid w:val="00CC53DC"/>
    <w:rsid w:val="00CC57A5"/>
    <w:rsid w:val="00CC591D"/>
    <w:rsid w:val="00CC5A33"/>
    <w:rsid w:val="00CC5E1F"/>
    <w:rsid w:val="00CC5E9E"/>
    <w:rsid w:val="00CC6082"/>
    <w:rsid w:val="00CC6213"/>
    <w:rsid w:val="00CC6732"/>
    <w:rsid w:val="00CC6808"/>
    <w:rsid w:val="00CC68AF"/>
    <w:rsid w:val="00CC6E37"/>
    <w:rsid w:val="00CC6F7A"/>
    <w:rsid w:val="00CC6FE5"/>
    <w:rsid w:val="00CC72A7"/>
    <w:rsid w:val="00CC7594"/>
    <w:rsid w:val="00CC7725"/>
    <w:rsid w:val="00CC77CD"/>
    <w:rsid w:val="00CC7996"/>
    <w:rsid w:val="00CC7E10"/>
    <w:rsid w:val="00CC7FD1"/>
    <w:rsid w:val="00CD02F0"/>
    <w:rsid w:val="00CD03A1"/>
    <w:rsid w:val="00CD0433"/>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7C7"/>
    <w:rsid w:val="00CD38B8"/>
    <w:rsid w:val="00CD3964"/>
    <w:rsid w:val="00CD39DD"/>
    <w:rsid w:val="00CD3A7D"/>
    <w:rsid w:val="00CD3D6D"/>
    <w:rsid w:val="00CD3EE8"/>
    <w:rsid w:val="00CD48EF"/>
    <w:rsid w:val="00CD4A29"/>
    <w:rsid w:val="00CD4DC6"/>
    <w:rsid w:val="00CD5249"/>
    <w:rsid w:val="00CD526B"/>
    <w:rsid w:val="00CD5350"/>
    <w:rsid w:val="00CD5367"/>
    <w:rsid w:val="00CD53B9"/>
    <w:rsid w:val="00CD53D4"/>
    <w:rsid w:val="00CD5473"/>
    <w:rsid w:val="00CD55AB"/>
    <w:rsid w:val="00CD5611"/>
    <w:rsid w:val="00CD59DD"/>
    <w:rsid w:val="00CD5B48"/>
    <w:rsid w:val="00CD5C68"/>
    <w:rsid w:val="00CD5E73"/>
    <w:rsid w:val="00CD5EC1"/>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795"/>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07"/>
    <w:rsid w:val="00CE641A"/>
    <w:rsid w:val="00CE6440"/>
    <w:rsid w:val="00CE663B"/>
    <w:rsid w:val="00CE6886"/>
    <w:rsid w:val="00CE6990"/>
    <w:rsid w:val="00CE6AC8"/>
    <w:rsid w:val="00CE6FC0"/>
    <w:rsid w:val="00CE6FC3"/>
    <w:rsid w:val="00CE724E"/>
    <w:rsid w:val="00CE729A"/>
    <w:rsid w:val="00CE7418"/>
    <w:rsid w:val="00CE7661"/>
    <w:rsid w:val="00CE76F9"/>
    <w:rsid w:val="00CE7AC7"/>
    <w:rsid w:val="00CF013E"/>
    <w:rsid w:val="00CF0313"/>
    <w:rsid w:val="00CF0691"/>
    <w:rsid w:val="00CF06FA"/>
    <w:rsid w:val="00CF08CF"/>
    <w:rsid w:val="00CF0A4D"/>
    <w:rsid w:val="00CF0AE9"/>
    <w:rsid w:val="00CF1007"/>
    <w:rsid w:val="00CF1041"/>
    <w:rsid w:val="00CF106E"/>
    <w:rsid w:val="00CF1228"/>
    <w:rsid w:val="00CF183D"/>
    <w:rsid w:val="00CF1949"/>
    <w:rsid w:val="00CF1A74"/>
    <w:rsid w:val="00CF1B1E"/>
    <w:rsid w:val="00CF1BF9"/>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7BA"/>
    <w:rsid w:val="00CF6B3F"/>
    <w:rsid w:val="00CF6CE8"/>
    <w:rsid w:val="00CF6E4F"/>
    <w:rsid w:val="00CF6E84"/>
    <w:rsid w:val="00CF7373"/>
    <w:rsid w:val="00CF737D"/>
    <w:rsid w:val="00CF7613"/>
    <w:rsid w:val="00CF77DA"/>
    <w:rsid w:val="00D00420"/>
    <w:rsid w:val="00D00518"/>
    <w:rsid w:val="00D006C0"/>
    <w:rsid w:val="00D008DD"/>
    <w:rsid w:val="00D00970"/>
    <w:rsid w:val="00D00CF7"/>
    <w:rsid w:val="00D00E1D"/>
    <w:rsid w:val="00D015B7"/>
    <w:rsid w:val="00D019C1"/>
    <w:rsid w:val="00D01BF7"/>
    <w:rsid w:val="00D0238F"/>
    <w:rsid w:val="00D0291E"/>
    <w:rsid w:val="00D02D25"/>
    <w:rsid w:val="00D02EE1"/>
    <w:rsid w:val="00D02EF2"/>
    <w:rsid w:val="00D0313B"/>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1B5"/>
    <w:rsid w:val="00D0636A"/>
    <w:rsid w:val="00D0645B"/>
    <w:rsid w:val="00D0655B"/>
    <w:rsid w:val="00D065BF"/>
    <w:rsid w:val="00D06786"/>
    <w:rsid w:val="00D069B4"/>
    <w:rsid w:val="00D06AE2"/>
    <w:rsid w:val="00D06B2E"/>
    <w:rsid w:val="00D06D52"/>
    <w:rsid w:val="00D06E41"/>
    <w:rsid w:val="00D07091"/>
    <w:rsid w:val="00D071B5"/>
    <w:rsid w:val="00D074F4"/>
    <w:rsid w:val="00D07781"/>
    <w:rsid w:val="00D07953"/>
    <w:rsid w:val="00D07A5A"/>
    <w:rsid w:val="00D07C23"/>
    <w:rsid w:val="00D07D53"/>
    <w:rsid w:val="00D07DC2"/>
    <w:rsid w:val="00D07EE0"/>
    <w:rsid w:val="00D10AC7"/>
    <w:rsid w:val="00D10EA1"/>
    <w:rsid w:val="00D10F38"/>
    <w:rsid w:val="00D10FAF"/>
    <w:rsid w:val="00D1134B"/>
    <w:rsid w:val="00D114E9"/>
    <w:rsid w:val="00D117C6"/>
    <w:rsid w:val="00D11874"/>
    <w:rsid w:val="00D11886"/>
    <w:rsid w:val="00D118BE"/>
    <w:rsid w:val="00D11D2F"/>
    <w:rsid w:val="00D1228A"/>
    <w:rsid w:val="00D12496"/>
    <w:rsid w:val="00D12684"/>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01F"/>
    <w:rsid w:val="00D16339"/>
    <w:rsid w:val="00D1635E"/>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6"/>
    <w:rsid w:val="00D238A4"/>
    <w:rsid w:val="00D23A79"/>
    <w:rsid w:val="00D23A87"/>
    <w:rsid w:val="00D23B57"/>
    <w:rsid w:val="00D23F8A"/>
    <w:rsid w:val="00D2402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5EF"/>
    <w:rsid w:val="00D25A96"/>
    <w:rsid w:val="00D25B74"/>
    <w:rsid w:val="00D25B9C"/>
    <w:rsid w:val="00D25DE6"/>
    <w:rsid w:val="00D25E87"/>
    <w:rsid w:val="00D261A1"/>
    <w:rsid w:val="00D262D1"/>
    <w:rsid w:val="00D2645F"/>
    <w:rsid w:val="00D2668A"/>
    <w:rsid w:val="00D268D9"/>
    <w:rsid w:val="00D26ACC"/>
    <w:rsid w:val="00D26BF3"/>
    <w:rsid w:val="00D26EAF"/>
    <w:rsid w:val="00D271E6"/>
    <w:rsid w:val="00D2723E"/>
    <w:rsid w:val="00D2734D"/>
    <w:rsid w:val="00D273E2"/>
    <w:rsid w:val="00D274C0"/>
    <w:rsid w:val="00D274DA"/>
    <w:rsid w:val="00D2770F"/>
    <w:rsid w:val="00D27A6A"/>
    <w:rsid w:val="00D27AEC"/>
    <w:rsid w:val="00D27B91"/>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993"/>
    <w:rsid w:val="00D32AF0"/>
    <w:rsid w:val="00D32EEF"/>
    <w:rsid w:val="00D337E3"/>
    <w:rsid w:val="00D340C4"/>
    <w:rsid w:val="00D34590"/>
    <w:rsid w:val="00D345C4"/>
    <w:rsid w:val="00D34A4B"/>
    <w:rsid w:val="00D34A51"/>
    <w:rsid w:val="00D34A60"/>
    <w:rsid w:val="00D34B48"/>
    <w:rsid w:val="00D34EF3"/>
    <w:rsid w:val="00D350E3"/>
    <w:rsid w:val="00D350F0"/>
    <w:rsid w:val="00D35166"/>
    <w:rsid w:val="00D35186"/>
    <w:rsid w:val="00D355CB"/>
    <w:rsid w:val="00D359B9"/>
    <w:rsid w:val="00D36073"/>
    <w:rsid w:val="00D36477"/>
    <w:rsid w:val="00D364D4"/>
    <w:rsid w:val="00D36B8D"/>
    <w:rsid w:val="00D36C80"/>
    <w:rsid w:val="00D36CBA"/>
    <w:rsid w:val="00D36E6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3BE4"/>
    <w:rsid w:val="00D441F9"/>
    <w:rsid w:val="00D44611"/>
    <w:rsid w:val="00D4469F"/>
    <w:rsid w:val="00D447A6"/>
    <w:rsid w:val="00D449A3"/>
    <w:rsid w:val="00D44DE4"/>
    <w:rsid w:val="00D44ED3"/>
    <w:rsid w:val="00D45573"/>
    <w:rsid w:val="00D4573D"/>
    <w:rsid w:val="00D459AC"/>
    <w:rsid w:val="00D45B7E"/>
    <w:rsid w:val="00D45DA0"/>
    <w:rsid w:val="00D45FBF"/>
    <w:rsid w:val="00D45FCB"/>
    <w:rsid w:val="00D462D7"/>
    <w:rsid w:val="00D46421"/>
    <w:rsid w:val="00D46453"/>
    <w:rsid w:val="00D46527"/>
    <w:rsid w:val="00D46545"/>
    <w:rsid w:val="00D467F2"/>
    <w:rsid w:val="00D46A07"/>
    <w:rsid w:val="00D46CAE"/>
    <w:rsid w:val="00D46F13"/>
    <w:rsid w:val="00D4712D"/>
    <w:rsid w:val="00D473A7"/>
    <w:rsid w:val="00D4742E"/>
    <w:rsid w:val="00D47709"/>
    <w:rsid w:val="00D47ABC"/>
    <w:rsid w:val="00D47AF0"/>
    <w:rsid w:val="00D50290"/>
    <w:rsid w:val="00D502EE"/>
    <w:rsid w:val="00D502F4"/>
    <w:rsid w:val="00D504D2"/>
    <w:rsid w:val="00D50B27"/>
    <w:rsid w:val="00D5135C"/>
    <w:rsid w:val="00D5154A"/>
    <w:rsid w:val="00D515B8"/>
    <w:rsid w:val="00D518D6"/>
    <w:rsid w:val="00D51A62"/>
    <w:rsid w:val="00D51DA2"/>
    <w:rsid w:val="00D520C0"/>
    <w:rsid w:val="00D5238F"/>
    <w:rsid w:val="00D52489"/>
    <w:rsid w:val="00D52622"/>
    <w:rsid w:val="00D52962"/>
    <w:rsid w:val="00D52A6A"/>
    <w:rsid w:val="00D52B90"/>
    <w:rsid w:val="00D52BB2"/>
    <w:rsid w:val="00D52C3C"/>
    <w:rsid w:val="00D52C65"/>
    <w:rsid w:val="00D52DEF"/>
    <w:rsid w:val="00D53110"/>
    <w:rsid w:val="00D5322A"/>
    <w:rsid w:val="00D53408"/>
    <w:rsid w:val="00D53597"/>
    <w:rsid w:val="00D54869"/>
    <w:rsid w:val="00D548C9"/>
    <w:rsid w:val="00D54AFA"/>
    <w:rsid w:val="00D54C38"/>
    <w:rsid w:val="00D54C39"/>
    <w:rsid w:val="00D54D2C"/>
    <w:rsid w:val="00D54DFE"/>
    <w:rsid w:val="00D54E0A"/>
    <w:rsid w:val="00D54FB2"/>
    <w:rsid w:val="00D55244"/>
    <w:rsid w:val="00D5539F"/>
    <w:rsid w:val="00D55835"/>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D6A"/>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A6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AA"/>
    <w:rsid w:val="00D72DF4"/>
    <w:rsid w:val="00D72E42"/>
    <w:rsid w:val="00D72F02"/>
    <w:rsid w:val="00D7317D"/>
    <w:rsid w:val="00D7342E"/>
    <w:rsid w:val="00D73780"/>
    <w:rsid w:val="00D73A38"/>
    <w:rsid w:val="00D73AA9"/>
    <w:rsid w:val="00D73BC7"/>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AF7"/>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5CA"/>
    <w:rsid w:val="00D83895"/>
    <w:rsid w:val="00D83954"/>
    <w:rsid w:val="00D83D81"/>
    <w:rsid w:val="00D83F54"/>
    <w:rsid w:val="00D8448C"/>
    <w:rsid w:val="00D84A8E"/>
    <w:rsid w:val="00D854AA"/>
    <w:rsid w:val="00D85505"/>
    <w:rsid w:val="00D8552A"/>
    <w:rsid w:val="00D85530"/>
    <w:rsid w:val="00D8559C"/>
    <w:rsid w:val="00D855B3"/>
    <w:rsid w:val="00D8580B"/>
    <w:rsid w:val="00D8586A"/>
    <w:rsid w:val="00D85BF9"/>
    <w:rsid w:val="00D85BFF"/>
    <w:rsid w:val="00D85C35"/>
    <w:rsid w:val="00D85EBC"/>
    <w:rsid w:val="00D85F00"/>
    <w:rsid w:val="00D86445"/>
    <w:rsid w:val="00D86611"/>
    <w:rsid w:val="00D86741"/>
    <w:rsid w:val="00D86790"/>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3EF"/>
    <w:rsid w:val="00D9074A"/>
    <w:rsid w:val="00D908A6"/>
    <w:rsid w:val="00D90BE6"/>
    <w:rsid w:val="00D90C92"/>
    <w:rsid w:val="00D90EF5"/>
    <w:rsid w:val="00D91071"/>
    <w:rsid w:val="00D91102"/>
    <w:rsid w:val="00D911CD"/>
    <w:rsid w:val="00D912EA"/>
    <w:rsid w:val="00D9158B"/>
    <w:rsid w:val="00D91674"/>
    <w:rsid w:val="00D916C9"/>
    <w:rsid w:val="00D91E6A"/>
    <w:rsid w:val="00D9214B"/>
    <w:rsid w:val="00D921B7"/>
    <w:rsid w:val="00D92542"/>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44A"/>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042"/>
    <w:rsid w:val="00DA21C2"/>
    <w:rsid w:val="00DA2260"/>
    <w:rsid w:val="00DA2632"/>
    <w:rsid w:val="00DA273E"/>
    <w:rsid w:val="00DA275F"/>
    <w:rsid w:val="00DA295D"/>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28"/>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88"/>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81"/>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542"/>
    <w:rsid w:val="00DC1799"/>
    <w:rsid w:val="00DC19F7"/>
    <w:rsid w:val="00DC2147"/>
    <w:rsid w:val="00DC2283"/>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11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4FC"/>
    <w:rsid w:val="00DE07BE"/>
    <w:rsid w:val="00DE084C"/>
    <w:rsid w:val="00DE0DF7"/>
    <w:rsid w:val="00DE1653"/>
    <w:rsid w:val="00DE1857"/>
    <w:rsid w:val="00DE1878"/>
    <w:rsid w:val="00DE19CE"/>
    <w:rsid w:val="00DE1AA5"/>
    <w:rsid w:val="00DE1ACF"/>
    <w:rsid w:val="00DE1BCF"/>
    <w:rsid w:val="00DE1D64"/>
    <w:rsid w:val="00DE1D82"/>
    <w:rsid w:val="00DE1EBC"/>
    <w:rsid w:val="00DE2073"/>
    <w:rsid w:val="00DE2282"/>
    <w:rsid w:val="00DE2539"/>
    <w:rsid w:val="00DE25CC"/>
    <w:rsid w:val="00DE25D8"/>
    <w:rsid w:val="00DE274C"/>
    <w:rsid w:val="00DE2D61"/>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36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E46"/>
    <w:rsid w:val="00E01F1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9F"/>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BB6"/>
    <w:rsid w:val="00E07C95"/>
    <w:rsid w:val="00E07E8A"/>
    <w:rsid w:val="00E100A1"/>
    <w:rsid w:val="00E10155"/>
    <w:rsid w:val="00E1032E"/>
    <w:rsid w:val="00E103B7"/>
    <w:rsid w:val="00E10675"/>
    <w:rsid w:val="00E10676"/>
    <w:rsid w:val="00E10786"/>
    <w:rsid w:val="00E11897"/>
    <w:rsid w:val="00E119DC"/>
    <w:rsid w:val="00E11A3A"/>
    <w:rsid w:val="00E11BDC"/>
    <w:rsid w:val="00E11E77"/>
    <w:rsid w:val="00E12224"/>
    <w:rsid w:val="00E122EC"/>
    <w:rsid w:val="00E123FE"/>
    <w:rsid w:val="00E12432"/>
    <w:rsid w:val="00E12A9A"/>
    <w:rsid w:val="00E12E8E"/>
    <w:rsid w:val="00E130BF"/>
    <w:rsid w:val="00E13376"/>
    <w:rsid w:val="00E133B7"/>
    <w:rsid w:val="00E13660"/>
    <w:rsid w:val="00E1397D"/>
    <w:rsid w:val="00E139CA"/>
    <w:rsid w:val="00E13B5F"/>
    <w:rsid w:val="00E13BC0"/>
    <w:rsid w:val="00E13BF7"/>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38"/>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07E"/>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A83"/>
    <w:rsid w:val="00E34B17"/>
    <w:rsid w:val="00E34E19"/>
    <w:rsid w:val="00E35047"/>
    <w:rsid w:val="00E351AC"/>
    <w:rsid w:val="00E3526B"/>
    <w:rsid w:val="00E353BF"/>
    <w:rsid w:val="00E35417"/>
    <w:rsid w:val="00E354A2"/>
    <w:rsid w:val="00E354CB"/>
    <w:rsid w:val="00E35513"/>
    <w:rsid w:val="00E35910"/>
    <w:rsid w:val="00E359B8"/>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6AD"/>
    <w:rsid w:val="00E41718"/>
    <w:rsid w:val="00E4193E"/>
    <w:rsid w:val="00E41CD1"/>
    <w:rsid w:val="00E41E93"/>
    <w:rsid w:val="00E420BA"/>
    <w:rsid w:val="00E42158"/>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DE"/>
    <w:rsid w:val="00E440FA"/>
    <w:rsid w:val="00E44296"/>
    <w:rsid w:val="00E44AD6"/>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1F"/>
    <w:rsid w:val="00E47F77"/>
    <w:rsid w:val="00E5015D"/>
    <w:rsid w:val="00E50187"/>
    <w:rsid w:val="00E50992"/>
    <w:rsid w:val="00E50D07"/>
    <w:rsid w:val="00E50D91"/>
    <w:rsid w:val="00E511DE"/>
    <w:rsid w:val="00E516E1"/>
    <w:rsid w:val="00E52129"/>
    <w:rsid w:val="00E52337"/>
    <w:rsid w:val="00E5237E"/>
    <w:rsid w:val="00E52456"/>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3C2"/>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FAE"/>
    <w:rsid w:val="00E60275"/>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3FD2"/>
    <w:rsid w:val="00E64A3F"/>
    <w:rsid w:val="00E64C68"/>
    <w:rsid w:val="00E64E54"/>
    <w:rsid w:val="00E64FE3"/>
    <w:rsid w:val="00E6525B"/>
    <w:rsid w:val="00E65288"/>
    <w:rsid w:val="00E654CB"/>
    <w:rsid w:val="00E65706"/>
    <w:rsid w:val="00E6590F"/>
    <w:rsid w:val="00E65ADA"/>
    <w:rsid w:val="00E65EF5"/>
    <w:rsid w:val="00E66036"/>
    <w:rsid w:val="00E66124"/>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B3D"/>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537"/>
    <w:rsid w:val="00E808F3"/>
    <w:rsid w:val="00E80ED3"/>
    <w:rsid w:val="00E80FB6"/>
    <w:rsid w:val="00E8123F"/>
    <w:rsid w:val="00E81429"/>
    <w:rsid w:val="00E81431"/>
    <w:rsid w:val="00E815F6"/>
    <w:rsid w:val="00E8162B"/>
    <w:rsid w:val="00E81941"/>
    <w:rsid w:val="00E8194D"/>
    <w:rsid w:val="00E8197D"/>
    <w:rsid w:val="00E819EC"/>
    <w:rsid w:val="00E81AE2"/>
    <w:rsid w:val="00E81DEF"/>
    <w:rsid w:val="00E81E0C"/>
    <w:rsid w:val="00E82112"/>
    <w:rsid w:val="00E822E6"/>
    <w:rsid w:val="00E82399"/>
    <w:rsid w:val="00E82497"/>
    <w:rsid w:val="00E8251A"/>
    <w:rsid w:val="00E8285B"/>
    <w:rsid w:val="00E8297B"/>
    <w:rsid w:val="00E82D5D"/>
    <w:rsid w:val="00E82D78"/>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47A"/>
    <w:rsid w:val="00E87497"/>
    <w:rsid w:val="00E874CF"/>
    <w:rsid w:val="00E8769A"/>
    <w:rsid w:val="00E876D6"/>
    <w:rsid w:val="00E876FD"/>
    <w:rsid w:val="00E87AA3"/>
    <w:rsid w:val="00E87B37"/>
    <w:rsid w:val="00E87B92"/>
    <w:rsid w:val="00E87F82"/>
    <w:rsid w:val="00E9005D"/>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0A6"/>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EA1"/>
    <w:rsid w:val="00E97F66"/>
    <w:rsid w:val="00EA0011"/>
    <w:rsid w:val="00EA005F"/>
    <w:rsid w:val="00EA0662"/>
    <w:rsid w:val="00EA06E7"/>
    <w:rsid w:val="00EA0A64"/>
    <w:rsid w:val="00EA0C61"/>
    <w:rsid w:val="00EA0D92"/>
    <w:rsid w:val="00EA0F20"/>
    <w:rsid w:val="00EA1186"/>
    <w:rsid w:val="00EA11FD"/>
    <w:rsid w:val="00EA15D7"/>
    <w:rsid w:val="00EA19C1"/>
    <w:rsid w:val="00EA1A94"/>
    <w:rsid w:val="00EA1B3F"/>
    <w:rsid w:val="00EA1BD5"/>
    <w:rsid w:val="00EA1BF1"/>
    <w:rsid w:val="00EA1CF1"/>
    <w:rsid w:val="00EA1F61"/>
    <w:rsid w:val="00EA24F1"/>
    <w:rsid w:val="00EA2D37"/>
    <w:rsid w:val="00EA2DCB"/>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47C"/>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418"/>
    <w:rsid w:val="00EA6477"/>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123"/>
    <w:rsid w:val="00EB727E"/>
    <w:rsid w:val="00EB75F8"/>
    <w:rsid w:val="00EB773C"/>
    <w:rsid w:val="00EB785D"/>
    <w:rsid w:val="00EB7935"/>
    <w:rsid w:val="00EB7B7F"/>
    <w:rsid w:val="00EB7C02"/>
    <w:rsid w:val="00EB7C94"/>
    <w:rsid w:val="00EB7F81"/>
    <w:rsid w:val="00EC0315"/>
    <w:rsid w:val="00EC03CC"/>
    <w:rsid w:val="00EC0632"/>
    <w:rsid w:val="00EC0B12"/>
    <w:rsid w:val="00EC0C10"/>
    <w:rsid w:val="00EC0E52"/>
    <w:rsid w:val="00EC1057"/>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825"/>
    <w:rsid w:val="00EC2FEC"/>
    <w:rsid w:val="00EC3290"/>
    <w:rsid w:val="00EC3360"/>
    <w:rsid w:val="00EC3416"/>
    <w:rsid w:val="00EC34B1"/>
    <w:rsid w:val="00EC383A"/>
    <w:rsid w:val="00EC3855"/>
    <w:rsid w:val="00EC3CC8"/>
    <w:rsid w:val="00EC3D64"/>
    <w:rsid w:val="00EC4410"/>
    <w:rsid w:val="00EC47F0"/>
    <w:rsid w:val="00EC487B"/>
    <w:rsid w:val="00EC4ADF"/>
    <w:rsid w:val="00EC5384"/>
    <w:rsid w:val="00EC54A3"/>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4A2"/>
    <w:rsid w:val="00ED3598"/>
    <w:rsid w:val="00ED372A"/>
    <w:rsid w:val="00ED381B"/>
    <w:rsid w:val="00ED3C1A"/>
    <w:rsid w:val="00ED421D"/>
    <w:rsid w:val="00ED43E7"/>
    <w:rsid w:val="00ED44D4"/>
    <w:rsid w:val="00ED46D5"/>
    <w:rsid w:val="00ED47BF"/>
    <w:rsid w:val="00ED498E"/>
    <w:rsid w:val="00ED4A7B"/>
    <w:rsid w:val="00ED4B0B"/>
    <w:rsid w:val="00ED4C94"/>
    <w:rsid w:val="00ED4DA5"/>
    <w:rsid w:val="00ED50A6"/>
    <w:rsid w:val="00ED58D4"/>
    <w:rsid w:val="00ED5F6A"/>
    <w:rsid w:val="00ED63E2"/>
    <w:rsid w:val="00ED666E"/>
    <w:rsid w:val="00ED684B"/>
    <w:rsid w:val="00ED6DE7"/>
    <w:rsid w:val="00ED6F2B"/>
    <w:rsid w:val="00ED6FBA"/>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523"/>
    <w:rsid w:val="00EE256D"/>
    <w:rsid w:val="00EE267B"/>
    <w:rsid w:val="00EE2B18"/>
    <w:rsid w:val="00EE2E73"/>
    <w:rsid w:val="00EE2ED6"/>
    <w:rsid w:val="00EE2EF5"/>
    <w:rsid w:val="00EE30FB"/>
    <w:rsid w:val="00EE330A"/>
    <w:rsid w:val="00EE3439"/>
    <w:rsid w:val="00EE34F6"/>
    <w:rsid w:val="00EE36F1"/>
    <w:rsid w:val="00EE392E"/>
    <w:rsid w:val="00EE394E"/>
    <w:rsid w:val="00EE3D79"/>
    <w:rsid w:val="00EE3DE8"/>
    <w:rsid w:val="00EE3E4F"/>
    <w:rsid w:val="00EE3E70"/>
    <w:rsid w:val="00EE3F41"/>
    <w:rsid w:val="00EE400E"/>
    <w:rsid w:val="00EE4382"/>
    <w:rsid w:val="00EE44FE"/>
    <w:rsid w:val="00EE48B8"/>
    <w:rsid w:val="00EE4A0E"/>
    <w:rsid w:val="00EE4A13"/>
    <w:rsid w:val="00EE4BE0"/>
    <w:rsid w:val="00EE4C60"/>
    <w:rsid w:val="00EE4D25"/>
    <w:rsid w:val="00EE518E"/>
    <w:rsid w:val="00EE51C0"/>
    <w:rsid w:val="00EE527B"/>
    <w:rsid w:val="00EE5472"/>
    <w:rsid w:val="00EE54CE"/>
    <w:rsid w:val="00EE5922"/>
    <w:rsid w:val="00EE5C41"/>
    <w:rsid w:val="00EE5CF3"/>
    <w:rsid w:val="00EE5E08"/>
    <w:rsid w:val="00EE5F52"/>
    <w:rsid w:val="00EE6064"/>
    <w:rsid w:val="00EE606F"/>
    <w:rsid w:val="00EE60A8"/>
    <w:rsid w:val="00EE6180"/>
    <w:rsid w:val="00EE63EC"/>
    <w:rsid w:val="00EE64D9"/>
    <w:rsid w:val="00EE6639"/>
    <w:rsid w:val="00EE678D"/>
    <w:rsid w:val="00EE6AC3"/>
    <w:rsid w:val="00EE7011"/>
    <w:rsid w:val="00EE71F0"/>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470E"/>
    <w:rsid w:val="00EF5147"/>
    <w:rsid w:val="00EF5525"/>
    <w:rsid w:val="00EF5710"/>
    <w:rsid w:val="00EF5D63"/>
    <w:rsid w:val="00EF5E36"/>
    <w:rsid w:val="00EF60AF"/>
    <w:rsid w:val="00EF6599"/>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49"/>
    <w:rsid w:val="00F052A9"/>
    <w:rsid w:val="00F05325"/>
    <w:rsid w:val="00F055B9"/>
    <w:rsid w:val="00F0593B"/>
    <w:rsid w:val="00F05AFF"/>
    <w:rsid w:val="00F05B37"/>
    <w:rsid w:val="00F05C13"/>
    <w:rsid w:val="00F05C94"/>
    <w:rsid w:val="00F060AC"/>
    <w:rsid w:val="00F063EF"/>
    <w:rsid w:val="00F0641A"/>
    <w:rsid w:val="00F064C8"/>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2FD9"/>
    <w:rsid w:val="00F1313A"/>
    <w:rsid w:val="00F1316A"/>
    <w:rsid w:val="00F1353F"/>
    <w:rsid w:val="00F135F4"/>
    <w:rsid w:val="00F1364A"/>
    <w:rsid w:val="00F136F7"/>
    <w:rsid w:val="00F137F2"/>
    <w:rsid w:val="00F14008"/>
    <w:rsid w:val="00F144F4"/>
    <w:rsid w:val="00F14D8B"/>
    <w:rsid w:val="00F14FEB"/>
    <w:rsid w:val="00F15201"/>
    <w:rsid w:val="00F1553E"/>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0D3"/>
    <w:rsid w:val="00F20266"/>
    <w:rsid w:val="00F20425"/>
    <w:rsid w:val="00F209A4"/>
    <w:rsid w:val="00F2122B"/>
    <w:rsid w:val="00F2122D"/>
    <w:rsid w:val="00F214B8"/>
    <w:rsid w:val="00F214F8"/>
    <w:rsid w:val="00F21D3A"/>
    <w:rsid w:val="00F21F5D"/>
    <w:rsid w:val="00F2234A"/>
    <w:rsid w:val="00F227DB"/>
    <w:rsid w:val="00F22DD9"/>
    <w:rsid w:val="00F22ECB"/>
    <w:rsid w:val="00F22FC8"/>
    <w:rsid w:val="00F234EC"/>
    <w:rsid w:val="00F23527"/>
    <w:rsid w:val="00F235F1"/>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49"/>
    <w:rsid w:val="00F269D5"/>
    <w:rsid w:val="00F26BE7"/>
    <w:rsid w:val="00F26C4C"/>
    <w:rsid w:val="00F2714A"/>
    <w:rsid w:val="00F272BD"/>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806"/>
    <w:rsid w:val="00F35CDC"/>
    <w:rsid w:val="00F35E2C"/>
    <w:rsid w:val="00F35FE9"/>
    <w:rsid w:val="00F3638F"/>
    <w:rsid w:val="00F36421"/>
    <w:rsid w:val="00F36423"/>
    <w:rsid w:val="00F369D3"/>
    <w:rsid w:val="00F36BA4"/>
    <w:rsid w:val="00F36FA5"/>
    <w:rsid w:val="00F36FEF"/>
    <w:rsid w:val="00F3702A"/>
    <w:rsid w:val="00F37193"/>
    <w:rsid w:val="00F37245"/>
    <w:rsid w:val="00F376A4"/>
    <w:rsid w:val="00F379F4"/>
    <w:rsid w:val="00F37DA0"/>
    <w:rsid w:val="00F402B8"/>
    <w:rsid w:val="00F402F8"/>
    <w:rsid w:val="00F40313"/>
    <w:rsid w:val="00F4034C"/>
    <w:rsid w:val="00F4035B"/>
    <w:rsid w:val="00F4045E"/>
    <w:rsid w:val="00F40533"/>
    <w:rsid w:val="00F408C6"/>
    <w:rsid w:val="00F40DEC"/>
    <w:rsid w:val="00F414C4"/>
    <w:rsid w:val="00F416B9"/>
    <w:rsid w:val="00F41815"/>
    <w:rsid w:val="00F41925"/>
    <w:rsid w:val="00F41A1B"/>
    <w:rsid w:val="00F41C4A"/>
    <w:rsid w:val="00F41E96"/>
    <w:rsid w:val="00F41F4C"/>
    <w:rsid w:val="00F422B7"/>
    <w:rsid w:val="00F42532"/>
    <w:rsid w:val="00F42775"/>
    <w:rsid w:val="00F4281E"/>
    <w:rsid w:val="00F42824"/>
    <w:rsid w:val="00F42BE7"/>
    <w:rsid w:val="00F42C7D"/>
    <w:rsid w:val="00F42F9A"/>
    <w:rsid w:val="00F4384F"/>
    <w:rsid w:val="00F43A2D"/>
    <w:rsid w:val="00F43AFA"/>
    <w:rsid w:val="00F43C13"/>
    <w:rsid w:val="00F43D51"/>
    <w:rsid w:val="00F4410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2DB"/>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8E5"/>
    <w:rsid w:val="00F54EA6"/>
    <w:rsid w:val="00F55063"/>
    <w:rsid w:val="00F55311"/>
    <w:rsid w:val="00F5558D"/>
    <w:rsid w:val="00F5567F"/>
    <w:rsid w:val="00F55706"/>
    <w:rsid w:val="00F55880"/>
    <w:rsid w:val="00F55899"/>
    <w:rsid w:val="00F55983"/>
    <w:rsid w:val="00F55C9D"/>
    <w:rsid w:val="00F55D2C"/>
    <w:rsid w:val="00F55D76"/>
    <w:rsid w:val="00F55F22"/>
    <w:rsid w:val="00F56168"/>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5A5"/>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77C"/>
    <w:rsid w:val="00F628BE"/>
    <w:rsid w:val="00F6338B"/>
    <w:rsid w:val="00F63669"/>
    <w:rsid w:val="00F638F1"/>
    <w:rsid w:val="00F6393E"/>
    <w:rsid w:val="00F6396D"/>
    <w:rsid w:val="00F63C33"/>
    <w:rsid w:val="00F63EF9"/>
    <w:rsid w:val="00F640E7"/>
    <w:rsid w:val="00F6431F"/>
    <w:rsid w:val="00F6473D"/>
    <w:rsid w:val="00F64947"/>
    <w:rsid w:val="00F64A0C"/>
    <w:rsid w:val="00F64D84"/>
    <w:rsid w:val="00F64FEF"/>
    <w:rsid w:val="00F654C2"/>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03"/>
    <w:rsid w:val="00F7691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4DE"/>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EF8"/>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531"/>
    <w:rsid w:val="00FA36E7"/>
    <w:rsid w:val="00FA372C"/>
    <w:rsid w:val="00FA384F"/>
    <w:rsid w:val="00FA3C16"/>
    <w:rsid w:val="00FA3C80"/>
    <w:rsid w:val="00FA3CC7"/>
    <w:rsid w:val="00FA3E99"/>
    <w:rsid w:val="00FA3F75"/>
    <w:rsid w:val="00FA47D2"/>
    <w:rsid w:val="00FA47FE"/>
    <w:rsid w:val="00FA49E7"/>
    <w:rsid w:val="00FA4B70"/>
    <w:rsid w:val="00FA4D3D"/>
    <w:rsid w:val="00FA4FBE"/>
    <w:rsid w:val="00FA5047"/>
    <w:rsid w:val="00FA519C"/>
    <w:rsid w:val="00FA51F5"/>
    <w:rsid w:val="00FA5206"/>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C2"/>
    <w:rsid w:val="00FB06F4"/>
    <w:rsid w:val="00FB0BE1"/>
    <w:rsid w:val="00FB0E76"/>
    <w:rsid w:val="00FB0E8F"/>
    <w:rsid w:val="00FB0E94"/>
    <w:rsid w:val="00FB0EC4"/>
    <w:rsid w:val="00FB0F61"/>
    <w:rsid w:val="00FB15B4"/>
    <w:rsid w:val="00FB1707"/>
    <w:rsid w:val="00FB17C9"/>
    <w:rsid w:val="00FB17E2"/>
    <w:rsid w:val="00FB188B"/>
    <w:rsid w:val="00FB192D"/>
    <w:rsid w:val="00FB1935"/>
    <w:rsid w:val="00FB1BB8"/>
    <w:rsid w:val="00FB1E09"/>
    <w:rsid w:val="00FB202C"/>
    <w:rsid w:val="00FB2D7E"/>
    <w:rsid w:val="00FB2FCD"/>
    <w:rsid w:val="00FB328F"/>
    <w:rsid w:val="00FB33E7"/>
    <w:rsid w:val="00FB36A5"/>
    <w:rsid w:val="00FB373B"/>
    <w:rsid w:val="00FB3855"/>
    <w:rsid w:val="00FB3A8B"/>
    <w:rsid w:val="00FB3AC4"/>
    <w:rsid w:val="00FB3C55"/>
    <w:rsid w:val="00FB3C7F"/>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B5A"/>
    <w:rsid w:val="00FB7DE1"/>
    <w:rsid w:val="00FC0099"/>
    <w:rsid w:val="00FC0144"/>
    <w:rsid w:val="00FC02AB"/>
    <w:rsid w:val="00FC0419"/>
    <w:rsid w:val="00FC0563"/>
    <w:rsid w:val="00FC058A"/>
    <w:rsid w:val="00FC09B6"/>
    <w:rsid w:val="00FC0F89"/>
    <w:rsid w:val="00FC0FF9"/>
    <w:rsid w:val="00FC11E8"/>
    <w:rsid w:val="00FC132B"/>
    <w:rsid w:val="00FC162E"/>
    <w:rsid w:val="00FC1846"/>
    <w:rsid w:val="00FC1964"/>
    <w:rsid w:val="00FC1D2F"/>
    <w:rsid w:val="00FC1FD3"/>
    <w:rsid w:val="00FC229F"/>
    <w:rsid w:val="00FC2924"/>
    <w:rsid w:val="00FC299E"/>
    <w:rsid w:val="00FC29D1"/>
    <w:rsid w:val="00FC2A32"/>
    <w:rsid w:val="00FC2A69"/>
    <w:rsid w:val="00FC2ACE"/>
    <w:rsid w:val="00FC2BA8"/>
    <w:rsid w:val="00FC2C58"/>
    <w:rsid w:val="00FC2E91"/>
    <w:rsid w:val="00FC2F0A"/>
    <w:rsid w:val="00FC3167"/>
    <w:rsid w:val="00FC342E"/>
    <w:rsid w:val="00FC356B"/>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36E"/>
    <w:rsid w:val="00FC753E"/>
    <w:rsid w:val="00FC7613"/>
    <w:rsid w:val="00FC7619"/>
    <w:rsid w:val="00FC7815"/>
    <w:rsid w:val="00FC79EB"/>
    <w:rsid w:val="00FD02E3"/>
    <w:rsid w:val="00FD0560"/>
    <w:rsid w:val="00FD05AC"/>
    <w:rsid w:val="00FD078A"/>
    <w:rsid w:val="00FD0910"/>
    <w:rsid w:val="00FD09C4"/>
    <w:rsid w:val="00FD0AD2"/>
    <w:rsid w:val="00FD15CF"/>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1DB"/>
    <w:rsid w:val="00FD4207"/>
    <w:rsid w:val="00FD424F"/>
    <w:rsid w:val="00FD4478"/>
    <w:rsid w:val="00FD4565"/>
    <w:rsid w:val="00FD4A14"/>
    <w:rsid w:val="00FD4B2F"/>
    <w:rsid w:val="00FD4BCF"/>
    <w:rsid w:val="00FD4CC1"/>
    <w:rsid w:val="00FD524C"/>
    <w:rsid w:val="00FD56A1"/>
    <w:rsid w:val="00FD59CA"/>
    <w:rsid w:val="00FD5B49"/>
    <w:rsid w:val="00FD5DEF"/>
    <w:rsid w:val="00FD6237"/>
    <w:rsid w:val="00FD6383"/>
    <w:rsid w:val="00FD642F"/>
    <w:rsid w:val="00FD64E1"/>
    <w:rsid w:val="00FD680B"/>
    <w:rsid w:val="00FD6B96"/>
    <w:rsid w:val="00FD6E4D"/>
    <w:rsid w:val="00FD71C2"/>
    <w:rsid w:val="00FD7D27"/>
    <w:rsid w:val="00FE0153"/>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1C6"/>
    <w:rsid w:val="00FE42E1"/>
    <w:rsid w:val="00FE43C4"/>
    <w:rsid w:val="00FE453C"/>
    <w:rsid w:val="00FE49B8"/>
    <w:rsid w:val="00FE49C4"/>
    <w:rsid w:val="00FE4C83"/>
    <w:rsid w:val="00FE5119"/>
    <w:rsid w:val="00FE512B"/>
    <w:rsid w:val="00FE5285"/>
    <w:rsid w:val="00FE547D"/>
    <w:rsid w:val="00FE59C0"/>
    <w:rsid w:val="00FE5B1E"/>
    <w:rsid w:val="00FE5C32"/>
    <w:rsid w:val="00FE5C61"/>
    <w:rsid w:val="00FE5D07"/>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408"/>
    <w:rsid w:val="00FF25BA"/>
    <w:rsid w:val="00FF2727"/>
    <w:rsid w:val="00FF28E4"/>
    <w:rsid w:val="00FF28E6"/>
    <w:rsid w:val="00FF2A17"/>
    <w:rsid w:val="00FF319D"/>
    <w:rsid w:val="00FF32AE"/>
    <w:rsid w:val="00FF34D6"/>
    <w:rsid w:val="00FF36D4"/>
    <w:rsid w:val="00FF3783"/>
    <w:rsid w:val="00FF3B4E"/>
    <w:rsid w:val="00FF3DB8"/>
    <w:rsid w:val="00FF3E8F"/>
    <w:rsid w:val="00FF3ED0"/>
    <w:rsid w:val="00FF400C"/>
    <w:rsid w:val="00FF4414"/>
    <w:rsid w:val="00FF441C"/>
    <w:rsid w:val="00FF4499"/>
    <w:rsid w:val="00FF4589"/>
    <w:rsid w:val="00FF46EF"/>
    <w:rsid w:val="00FF49C4"/>
    <w:rsid w:val="00FF4ABB"/>
    <w:rsid w:val="00FF4BB2"/>
    <w:rsid w:val="00FF4BBF"/>
    <w:rsid w:val="00FF4C4D"/>
    <w:rsid w:val="00FF4EB6"/>
    <w:rsid w:val="00FF4F00"/>
    <w:rsid w:val="00FF5035"/>
    <w:rsid w:val="00FF513C"/>
    <w:rsid w:val="00FF51CB"/>
    <w:rsid w:val="00FF52D6"/>
    <w:rsid w:val="00FF5376"/>
    <w:rsid w:val="00FF538D"/>
    <w:rsid w:val="00FF5543"/>
    <w:rsid w:val="00FF558F"/>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1057"/>
    <w:pPr>
      <w:spacing w:after="180"/>
    </w:pPr>
    <w:rPr>
      <w:rFonts w:eastAsia="Calibri Light"/>
      <w:sz w:val="22"/>
      <w:lang w:val="en-GB" w:eastAsia="en-US"/>
    </w:rPr>
  </w:style>
  <w:style w:type="paragraph" w:styleId="1">
    <w:name w:val="heading 1"/>
    <w:aliases w:val="H1"/>
    <w:next w:val="a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numPr>
        <w:ilvl w:val="1"/>
        <w:numId w:val="2"/>
      </w:num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clear" w:pos="0"/>
        <w:tab w:val="num" w:pos="360"/>
        <w:tab w:val="num" w:pos="709"/>
      </w:tabs>
      <w:spacing w:before="120"/>
      <w:ind w:left="2693"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clear" w:pos="864"/>
        <w:tab w:val="num" w:pos="360"/>
        <w:tab w:val="num" w:pos="709"/>
      </w:tabs>
      <w:ind w:left="2693" w:firstLine="0"/>
      <w:outlineLvl w:val="3"/>
    </w:pPr>
  </w:style>
  <w:style w:type="paragraph" w:styleId="50">
    <w:name w:val="heading 5"/>
    <w:aliases w:val="h5,Heading5"/>
    <w:basedOn w:val="40"/>
    <w:next w:val="a0"/>
    <w:qFormat/>
    <w:rsid w:val="00090454"/>
    <w:pPr>
      <w:numPr>
        <w:ilvl w:val="4"/>
      </w:numPr>
      <w:tabs>
        <w:tab w:val="clear" w:pos="1008"/>
        <w:tab w:val="num" w:pos="360"/>
        <w:tab w:val="num" w:pos="709"/>
        <w:tab w:val="num" w:pos="864"/>
      </w:tabs>
      <w:ind w:left="2693" w:firstLine="0"/>
      <w:outlineLvl w:val="4"/>
    </w:pPr>
    <w:rPr>
      <w:sz w:val="22"/>
    </w:rPr>
  </w:style>
  <w:style w:type="paragraph" w:styleId="6">
    <w:name w:val="heading 6"/>
    <w:basedOn w:val="H6"/>
    <w:next w:val="a0"/>
    <w:qFormat/>
    <w:rsid w:val="00090454"/>
    <w:pPr>
      <w:numPr>
        <w:ilvl w:val="5"/>
        <w:numId w:val="2"/>
      </w:numPr>
      <w:outlineLvl w:val="5"/>
    </w:pPr>
  </w:style>
  <w:style w:type="paragraph" w:styleId="7">
    <w:name w:val="heading 7"/>
    <w:basedOn w:val="H6"/>
    <w:next w:val="a0"/>
    <w:qFormat/>
    <w:rsid w:val="00090454"/>
    <w:pPr>
      <w:numPr>
        <w:ilvl w:val="6"/>
        <w:numId w:val="2"/>
      </w:numPr>
      <w:outlineLvl w:val="6"/>
    </w:pPr>
  </w:style>
  <w:style w:type="paragraph" w:styleId="8">
    <w:name w:val="heading 8"/>
    <w:basedOn w:val="1"/>
    <w:next w:val="a0"/>
    <w:qFormat/>
    <w:rsid w:val="00090454"/>
    <w:pPr>
      <w:numPr>
        <w:ilvl w:val="7"/>
        <w:numId w:val="2"/>
      </w:num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Id w:val="0"/>
      </w:numPr>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2"/>
    <w:next w:val="af2"/>
    <w:rsid w:val="008D73E8"/>
    <w:rPr>
      <w:rFonts w:ascii="CG Times (WN)" w:hAnsi="CG Times (W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480">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80103461">
      <w:bodyDiv w:val="1"/>
      <w:marLeft w:val="0"/>
      <w:marRight w:val="0"/>
      <w:marTop w:val="0"/>
      <w:marBottom w:val="0"/>
      <w:divBdr>
        <w:top w:val="none" w:sz="0" w:space="0" w:color="auto"/>
        <w:left w:val="none" w:sz="0" w:space="0" w:color="auto"/>
        <w:bottom w:val="none" w:sz="0" w:space="0" w:color="auto"/>
        <w:right w:val="none" w:sz="0" w:space="0" w:color="auto"/>
      </w:divBdr>
    </w:div>
    <w:div w:id="8264936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54622265">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3177308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3106970">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14786777">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22402915">
      <w:bodyDiv w:val="1"/>
      <w:marLeft w:val="0"/>
      <w:marRight w:val="0"/>
      <w:marTop w:val="0"/>
      <w:marBottom w:val="0"/>
      <w:divBdr>
        <w:top w:val="none" w:sz="0" w:space="0" w:color="auto"/>
        <w:left w:val="none" w:sz="0" w:space="0" w:color="auto"/>
        <w:bottom w:val="none" w:sz="0" w:space="0" w:color="auto"/>
        <w:right w:val="none" w:sz="0" w:space="0" w:color="auto"/>
      </w:divBdr>
    </w:div>
    <w:div w:id="1224754681">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14661986">
      <w:bodyDiv w:val="1"/>
      <w:marLeft w:val="0"/>
      <w:marRight w:val="0"/>
      <w:marTop w:val="0"/>
      <w:marBottom w:val="0"/>
      <w:divBdr>
        <w:top w:val="none" w:sz="0" w:space="0" w:color="auto"/>
        <w:left w:val="none" w:sz="0" w:space="0" w:color="auto"/>
        <w:bottom w:val="none" w:sz="0" w:space="0" w:color="auto"/>
        <w:right w:val="none" w:sz="0" w:space="0" w:color="auto"/>
      </w:divBdr>
    </w:div>
    <w:div w:id="1441990976">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27135166">
      <w:bodyDiv w:val="1"/>
      <w:marLeft w:val="0"/>
      <w:marRight w:val="0"/>
      <w:marTop w:val="0"/>
      <w:marBottom w:val="0"/>
      <w:divBdr>
        <w:top w:val="none" w:sz="0" w:space="0" w:color="auto"/>
        <w:left w:val="none" w:sz="0" w:space="0" w:color="auto"/>
        <w:bottom w:val="none" w:sz="0" w:space="0" w:color="auto"/>
        <w:right w:val="none" w:sz="0" w:space="0" w:color="auto"/>
      </w:divBdr>
    </w:div>
    <w:div w:id="1539321351">
      <w:bodyDiv w:val="1"/>
      <w:marLeft w:val="0"/>
      <w:marRight w:val="0"/>
      <w:marTop w:val="0"/>
      <w:marBottom w:val="0"/>
      <w:divBdr>
        <w:top w:val="none" w:sz="0" w:space="0" w:color="auto"/>
        <w:left w:val="none" w:sz="0" w:space="0" w:color="auto"/>
        <w:bottom w:val="none" w:sz="0" w:space="0" w:color="auto"/>
        <w:right w:val="none" w:sz="0" w:space="0" w:color="auto"/>
      </w:divBdr>
    </w:div>
    <w:div w:id="1578594094">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50419318">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4597753">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74534">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76838182">
      <w:bodyDiv w:val="1"/>
      <w:marLeft w:val="0"/>
      <w:marRight w:val="0"/>
      <w:marTop w:val="0"/>
      <w:marBottom w:val="0"/>
      <w:divBdr>
        <w:top w:val="none" w:sz="0" w:space="0" w:color="auto"/>
        <w:left w:val="none" w:sz="0" w:space="0" w:color="auto"/>
        <w:bottom w:val="none" w:sz="0" w:space="0" w:color="auto"/>
        <w:right w:val="none" w:sz="0" w:space="0" w:color="auto"/>
      </w:divBdr>
    </w:div>
    <w:div w:id="1979989042">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930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5846D-87B4-4C93-8B83-9DA313AC5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0</TotalTime>
  <Pages>7</Pages>
  <Words>3563</Words>
  <Characters>18885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22404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cp:lastModifiedBy>
  <cp:revision>2</cp:revision>
  <cp:lastPrinted>2016-05-09T11:19:00Z</cp:lastPrinted>
  <dcterms:created xsi:type="dcterms:W3CDTF">2021-05-10T08:28:00Z</dcterms:created>
  <dcterms:modified xsi:type="dcterms:W3CDTF">2021-05-10T08:28:00Z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(3)jcMVCWF0jpAODEU74CXFFJLjWL8TZzKvOluHQWWGoHY2bjyWfp4s5EZLtx0gZdZopZFjhY7Y
c5d0/8XHFeOThNq4yP/NTBHFvMD5hfYEp9niIz0Nk2CV1UktPM2FGENgfmdKjGpi3NlQPeVV
WUCe+EIRIpmZOH6gx85ogQp0yjRhyfoS+2h5HfbupsN+G2GerlPBCXVs5qWBDLDN+7tuOUvo
yry6LxeoKUfiFbXhTx</vt:lpwstr>
  </property>
  <property fmtid="{D5CDD505-2E9C-101B-9397-08002B2CF9AE}" pid="32" name="_2015_ms_pID_725343_00">
    <vt:lpwstr>_2015_ms_pID_725343</vt:lpwstr>
  </property>
  <property fmtid="{D5CDD505-2E9C-101B-9397-08002B2CF9AE}" pid="33" name="_2015_ms_pID_7253431">
    <vt:lpwstr>eUCbE1ICIAfVN4wJhrco+HBhtYUToZd12tg4itkMLZuYoCUsxVHniq
fsaVf4P1cooTIhZRjGAa5Eee6dP7bzENA7KXvJtFfqSPOMxLmEV05hsh7h9dr5k/IbDfi9Nd
p86g1rXnR0HnvrQm6n7WZPWNGMf2STtplr3+oiOC4l7kfpBRKuyEQrp2fbZLeMUJzk0TC115
5ogMRg8jOv1mmWByDD+3alYknQ9iz47wZ7gF</vt:lpwstr>
  </property>
  <property fmtid="{D5CDD505-2E9C-101B-9397-08002B2CF9AE}" pid="34" name="_2015_ms_pID_7253431_00">
    <vt:lpwstr>_2015_ms_pID_7253431</vt:lpwstr>
  </property>
  <property fmtid="{D5CDD505-2E9C-101B-9397-08002B2CF9AE}" pid="35" name="_2015_ms_pID_7253432">
    <vt:lpwstr>vO6rf2eEh3GosFLRo/pZ0PhUENGxbED4l6rH
uTaFO9rtCC5fd2HKsHb5+ACiPiJs5UwzcwPXCcDLBfb9IH5nUAQ=</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1620635177</vt:lpwstr>
  </property>
</Properties>
</file>